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tiff" ContentType="image/tif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eastAsia="宋体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5479415</wp:posOffset>
                </wp:positionH>
                <wp:positionV relativeFrom="paragraph">
                  <wp:posOffset>2879725</wp:posOffset>
                </wp:positionV>
                <wp:extent cx="182880" cy="167640"/>
                <wp:effectExtent l="20320" t="19685" r="25400" b="26035"/>
                <wp:wrapNone/>
                <wp:docPr id="2" name="五角星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409055" y="4441825"/>
                          <a:ext cx="182880" cy="167640"/>
                        </a:xfrm>
                        <a:prstGeom prst="star5">
                          <a:avLst/>
                        </a:prstGeom>
                        <a:solidFill>
                          <a:schemeClr val="tx1">
                            <a:lumMod val="95000"/>
                            <a:lumOff val="5000"/>
                          </a:schemeClr>
                        </a:solidFill>
                        <a:ln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431.45pt;margin-top:226.75pt;height:13.2pt;width:14.4pt;z-index:251658240;v-text-anchor:middle;mso-width-relative:page;mso-height-relative:page;" fillcolor="#0D0D0D [3069]" filled="t" stroked="t" coordsize="182880,167640" o:gfxdata="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" path="m0,64032l69854,64033,91440,0,113025,64033,182879,64032,126366,103606,147952,167639,91440,128064,34927,167639,56513,103606xe">
                <v:path o:connectlocs="91440,0;0,64032;34927,167639;147952,167639;182879,64032" o:connectangles="247,164,82,82,0"/>
                <v:fill on="t" focussize="0,0"/>
                <v:stroke weight="1pt" color="#0D0D0D [3069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5631815</wp:posOffset>
                </wp:positionH>
                <wp:positionV relativeFrom="paragraph">
                  <wp:posOffset>1378585</wp:posOffset>
                </wp:positionV>
                <wp:extent cx="960755" cy="457200"/>
                <wp:effectExtent l="40640" t="6350" r="19685" b="1121410"/>
                <wp:wrapNone/>
                <wp:docPr id="4" name="矩形标注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546215" y="2917825"/>
                          <a:ext cx="960755" cy="457200"/>
                        </a:xfrm>
                        <a:prstGeom prst="wedgeRectCallout">
                          <a:avLst>
                            <a:gd name="adj1" fmla="val -52697"/>
                            <a:gd name="adj2" fmla="val 284166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="宋体"/>
                                <w:color w:val="auto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eastAsia="zh-CN"/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43.45pt;margin-top:108.55pt;height:36pt;width:75.65pt;z-index:251659264;v-text-anchor:middle;mso-width-relative:page;mso-height-relative:page;" fillcolor="#FFFFFF [3212]" filled="t" stroked="t" coordsize="21600,21600" o:gfxdata="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" adj="-583,72180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="宋体"/>
                          <w:color w:val="auto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eastAsia="zh-CN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="宋体"/>
          <w:lang w:eastAsia="zh-CN"/>
        </w:rPr>
        <w:drawing>
          <wp:inline distT="0" distB="0" distL="114300" distR="114300">
            <wp:extent cx="6427470" cy="4811395"/>
            <wp:effectExtent l="9525" t="9525" r="9525" b="10160"/>
            <wp:docPr id="1" name="图片 1" descr="规划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规划图"/>
                    <pic:cNvPicPr>
                      <a:picLocks noChangeAspect="1"/>
                    </pic:cNvPicPr>
                  </pic:nvPicPr>
                  <pic:blipFill>
                    <a:blip r:embed="rId4"/>
                    <a:srcRect l="701" t="776" r="701" b="1241"/>
                    <a:stretch>
                      <a:fillRect/>
                    </a:stretch>
                  </pic:blipFill>
                  <pic:spPr>
                    <a:xfrm>
                      <a:off x="0" y="0"/>
                      <a:ext cx="6427470" cy="4811395"/>
                    </a:xfrm>
                    <a:prstGeom prst="rect">
                      <a:avLst/>
                    </a:prstGeom>
                    <a:solidFill>
                      <a:schemeClr val="tx1"/>
                    </a:solidFill>
                    <a:ln>
                      <a:solidFill>
                        <a:schemeClr val="accent2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b/>
          <w:bCs/>
        </w:rPr>
      </w:pPr>
      <w:r>
        <w:rPr>
          <w:b/>
          <w:bCs/>
        </w:rPr>
        <w:t>附图1</w:t>
      </w:r>
      <w:r>
        <w:rPr>
          <w:rFonts w:hint="eastAsia"/>
          <w:b/>
          <w:bCs/>
          <w:lang w:val="en-US" w:eastAsia="zh-CN"/>
        </w:rPr>
        <w:t xml:space="preserve"> </w:t>
      </w:r>
      <w:r>
        <w:rPr>
          <w:b/>
          <w:bCs/>
        </w:rPr>
        <w:t>项目区域位置图</w:t>
      </w:r>
    </w:p>
    <w:p>
      <w:pPr>
        <w:pStyle w:val="3"/>
        <w:jc w:val="center"/>
        <w:rPr>
          <w:rFonts w:hint="eastAsia"/>
          <w:lang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>
      <w:pPr>
        <w:rPr>
          <w:rFonts w:hint="eastAsia" w:eastAsia="宋体"/>
          <w:color w:val="auto"/>
          <w:lang w:eastAsia="zh-CN"/>
        </w:rPr>
      </w:pPr>
      <w:r>
        <w:rPr>
          <w:color w:val="auto"/>
          <w:sz w:val="24"/>
        </w:rPr>
        <mc:AlternateContent>
          <mc:Choice Requires="wpc">
            <w:drawing>
              <wp:inline distT="0" distB="0" distL="114300" distR="114300">
                <wp:extent cx="5419090" cy="6350635"/>
                <wp:effectExtent l="0" t="0" r="0" b="0"/>
                <wp:docPr id="6" name="画布 6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wps:wsp>
                        <wps:cNvPr id="7" name="矩形 7"/>
                        <wps:cNvSpPr/>
                        <wps:spPr>
                          <a:xfrm>
                            <a:off x="2609215" y="470535"/>
                            <a:ext cx="1851025" cy="2385060"/>
                          </a:xfrm>
                          <a:prstGeom prst="rect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8" name="矩形 8"/>
                        <wps:cNvSpPr/>
                        <wps:spPr>
                          <a:xfrm>
                            <a:off x="1421765" y="3250565"/>
                            <a:ext cx="372745" cy="434975"/>
                          </a:xfrm>
                          <a:prstGeom prst="rect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9" name="矩形 9"/>
                        <wps:cNvSpPr/>
                        <wps:spPr>
                          <a:xfrm>
                            <a:off x="842645" y="2732405"/>
                            <a:ext cx="372745" cy="434975"/>
                          </a:xfrm>
                          <a:prstGeom prst="rect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0" name="矩形 10"/>
                        <wps:cNvSpPr/>
                        <wps:spPr>
                          <a:xfrm>
                            <a:off x="316865" y="4850765"/>
                            <a:ext cx="1957705" cy="1059815"/>
                          </a:xfrm>
                          <a:prstGeom prst="rect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5" name="直接连接符 15"/>
                        <wps:cNvCnPr/>
                        <wps:spPr>
                          <a:xfrm>
                            <a:off x="164465" y="205105"/>
                            <a:ext cx="147066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" name="直接连接符 16"/>
                        <wps:cNvCnPr/>
                        <wps:spPr>
                          <a:xfrm>
                            <a:off x="2320925" y="202565"/>
                            <a:ext cx="2819400" cy="254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" name="直接连接符 17"/>
                        <wps:cNvCnPr/>
                        <wps:spPr>
                          <a:xfrm flipH="1">
                            <a:off x="141605" y="197485"/>
                            <a:ext cx="30480" cy="583946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" name="直接连接符 18"/>
                        <wps:cNvCnPr/>
                        <wps:spPr>
                          <a:xfrm flipV="1">
                            <a:off x="141605" y="6036945"/>
                            <a:ext cx="2316480" cy="762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" name="直接连接符 19"/>
                        <wps:cNvCnPr/>
                        <wps:spPr>
                          <a:xfrm>
                            <a:off x="2968625" y="6044565"/>
                            <a:ext cx="213360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" name="直接连接符 20"/>
                        <wps:cNvCnPr/>
                        <wps:spPr>
                          <a:xfrm flipV="1">
                            <a:off x="5109845" y="212725"/>
                            <a:ext cx="15240" cy="582168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" name="直接连接符 21"/>
                        <wps:cNvCnPr/>
                        <wps:spPr>
                          <a:xfrm>
                            <a:off x="2625725" y="982345"/>
                            <a:ext cx="185928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" name="直接连接符 22"/>
                        <wps:cNvCnPr/>
                        <wps:spPr>
                          <a:xfrm flipV="1">
                            <a:off x="2610485" y="2369185"/>
                            <a:ext cx="1866900" cy="762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3" name="文本框 23"/>
                        <wps:cNvSpPr txBox="1"/>
                        <wps:spPr>
                          <a:xfrm>
                            <a:off x="2938145" y="517525"/>
                            <a:ext cx="1157605" cy="3810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高架仓储区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4" name="文本框 24"/>
                        <wps:cNvSpPr txBox="1"/>
                        <wps:spPr>
                          <a:xfrm>
                            <a:off x="2877185" y="1360805"/>
                            <a:ext cx="1157605" cy="3810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分拣暂存区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5" name="文本框 25"/>
                        <wps:cNvSpPr txBox="1"/>
                        <wps:spPr>
                          <a:xfrm>
                            <a:off x="2816225" y="2435225"/>
                            <a:ext cx="1377950" cy="3810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办公辅助用房区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6" name="文本框 26"/>
                        <wps:cNvSpPr txBox="1"/>
                        <wps:spPr>
                          <a:xfrm>
                            <a:off x="1139825" y="3715385"/>
                            <a:ext cx="1157605" cy="3810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中央空调机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7" name="文本框 27"/>
                        <wps:cNvSpPr txBox="1"/>
                        <wps:spPr>
                          <a:xfrm>
                            <a:off x="789305" y="2328545"/>
                            <a:ext cx="556260" cy="33591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锅炉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8" name="文本框 28"/>
                        <wps:cNvSpPr txBox="1"/>
                        <wps:spPr>
                          <a:xfrm>
                            <a:off x="690245" y="5193665"/>
                            <a:ext cx="1157605" cy="3810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食堂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9" name="文本框 29"/>
                        <wps:cNvSpPr txBox="1"/>
                        <wps:spPr>
                          <a:xfrm>
                            <a:off x="1764665" y="225425"/>
                            <a:ext cx="578485" cy="3810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大门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30" name="文本框 30"/>
                        <wps:cNvSpPr txBox="1"/>
                        <wps:spPr>
                          <a:xfrm>
                            <a:off x="2458085" y="5574665"/>
                            <a:ext cx="578485" cy="3810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大门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500.05pt;width:426.7pt;" coordsize="5419090,6350635" editas="canvas" o:gfxdata="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">
                <o:lock v:ext="edit" aspectratio="f"/>
                <v:shape id="_x0000_s1026" o:spid="_x0000_s1026" style="position:absolute;left:0;top:0;height:6350635;width:5419090;" filled="f" stroked="f" coordsize="21600,21600" o:gfxdata="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">
                  <v:fill on="f" focussize="0,0"/>
                  <v:stroke on="f"/>
                  <v:imagedata o:title=""/>
                  <o:lock v:ext="edit" aspectratio="f"/>
                </v:shape>
                <v:rect id="_x0000_s1026" o:spid="_x0000_s1026" o:spt="1" style="position:absolute;left:2609215;top:470535;height:2385060;width:1851025;v-text-anchor:middle;" filled="f" stroked="t" coordsize="21600,21600" o:gfxdata="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BxKxLLXAAAABgEAAA8AAAAAAAAAAQAgAAAAIgAAAGRycy9kb3ducmV2Lnht&#10;bFBLAQIUABQAAAAIAIdO4kDqM7FCbAIAAKoEAAAOAAAAAAAAAAEAIAAAACYBAABkcnMvZTJvRG9j&#10;LnhtbFBLBQYAAAAABgAGAFkBAAAEBgAAAAA=&#10;">
                  <v:fill on="f" focussize="0,0"/>
                  <v:stroke weight="1pt" color="#41719C [3204]" miterlimit="8" joinstyle="miter"/>
                  <v:imagedata o:title=""/>
                  <o:lock v:ext="edit" aspectratio="f"/>
                </v:rect>
                <v:rect id="_x0000_s1026" o:spid="_x0000_s1026" o:spt="1" style="position:absolute;left:1421765;top:3250565;height:434975;width:372745;v-text-anchor:middle;" filled="f" stroked="t" coordsize="21600,21600" o:gfxdata="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BxKxLLXAAAABgEAAA8AAAAAAAAAAQAgAAAAIgAAAGRycy9kb3ducmV2LnhtbFBL&#10;AQIUABQAAAAIAIdO4kB2xFmqaQIAAKkEAAAOAAAAAAAAAAEAIAAAACYBAABkcnMvZTJvRG9jLnht&#10;bFBLBQYAAAAABgAGAFkBAAABBgAAAAA=&#10;">
                  <v:fill on="f" focussize="0,0"/>
                  <v:stroke weight="1pt" color="#41719C [3204]" miterlimit="8" joinstyle="miter"/>
                  <v:imagedata o:title=""/>
                  <o:lock v:ext="edit" aspectratio="f"/>
                </v:rect>
                <v:rect id="_x0000_s1026" o:spid="_x0000_s1026" o:spt="1" style="position:absolute;left:842645;top:2732405;height:434975;width:372745;v-text-anchor:middle;" filled="f" stroked="t" coordsize="21600,21600" o:gfxdata="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BxKxLLXAAAABgEAAA8AAAAAAAAAAQAgAAAAIgAAAGRycy9kb3ducmV2LnhtbFBL&#10;AQIUABQAAAAIAIdO4kBB1wsHaQIAAKgEAAAOAAAAAAAAAAEAIAAAACYBAABkcnMvZTJvRG9jLnht&#10;bFBLBQYAAAAABgAGAFkBAAABBgAAAAA=&#10;">
                  <v:fill on="f" focussize="0,0"/>
                  <v:stroke weight="1pt" color="#41719C [3204]" miterlimit="8" joinstyle="miter"/>
                  <v:imagedata o:title=""/>
                  <o:lock v:ext="edit" aspectratio="f"/>
                </v:rect>
                <v:rect id="_x0000_s1026" o:spid="_x0000_s1026" o:spt="1" style="position:absolute;left:316865;top:4850765;height:1059815;width:1957705;v-text-anchor:middle;" filled="f" stroked="t" coordsize="21600,21600" o:gfxdata="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AcSsSy1wAAAAYBAAAPAAAAAAAAAAEAIAAAACIAAABkcnMvZG93bnJldi54bWxQ&#10;SwECFAAUAAAACACHTuJAboohaWoCAACsBAAADgAAAAAAAAABACAAAAAmAQAAZHJzL2Uyb0RvYy54&#10;bWxQSwUGAAAAAAYABgBZAQAAAgYAAAAA&#10;">
                  <v:fill on="f" focussize="0,0"/>
                  <v:stroke weight="1pt" color="#41719C [3204]" miterlimit="8" joinstyle="miter"/>
                  <v:imagedata o:title=""/>
                  <o:lock v:ext="edit" aspectratio="f"/>
                </v:rect>
                <v:line id="_x0000_s1026" o:spid="_x0000_s1026" o:spt="20" style="position:absolute;left:164465;top:205105;height:0;width:1470660;" filled="f" stroked="t" coordsize="21600,21600" o:gfxdata="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">
                  <v:fill on="f" focussize="0,0"/>
                  <v:stroke weight="0.5pt" color="#5B9BD5 [3204]" miterlimit="8" joinstyle="miter"/>
                  <v:imagedata o:title=""/>
                  <o:lock v:ext="edit" aspectratio="f"/>
                </v:line>
                <v:line id="_x0000_s1026" o:spid="_x0000_s1026" o:spt="20" style="position:absolute;left:2320925;top:202565;height:2540;width:2819400;" filled="f" stroked="t" coordsize="21600,21600" o:gfxdata="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">
                  <v:fill on="f" focussize="0,0"/>
                  <v:stroke weight="0.5pt" color="#5B9BD5 [3204]" miterlimit="8" joinstyle="miter"/>
                  <v:imagedata o:title=""/>
                  <o:lock v:ext="edit" aspectratio="f"/>
                </v:line>
                <v:line id="_x0000_s1026" o:spid="_x0000_s1026" o:spt="20" style="position:absolute;left:141605;top:197485;flip:x;height:5839460;width:30480;" filled="f" stroked="t" coordsize="21600,21600" o:gfxdata="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">
                  <v:fill on="f" focussize="0,0"/>
                  <v:stroke weight="0.5pt" color="#5B9BD5 [3204]" miterlimit="8" joinstyle="miter"/>
                  <v:imagedata o:title=""/>
                  <o:lock v:ext="edit" aspectratio="f"/>
                </v:line>
                <v:line id="_x0000_s1026" o:spid="_x0000_s1026" o:spt="20" style="position:absolute;left:141605;top:6036945;flip:y;height:7620;width:2316480;" filled="f" stroked="t" coordsize="21600,21600" o:gfxdata="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">
                  <v:fill on="f" focussize="0,0"/>
                  <v:stroke weight="0.5pt" color="#5B9BD5 [3204]" miterlimit="8" joinstyle="miter"/>
                  <v:imagedata o:title=""/>
                  <o:lock v:ext="edit" aspectratio="f"/>
                </v:line>
                <v:line id="_x0000_s1026" o:spid="_x0000_s1026" o:spt="20" style="position:absolute;left:2968625;top:6044565;height:0;width:2133600;" filled="f" stroked="t" coordsize="21600,21600" o:gfxdata="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">
                  <v:fill on="f" focussize="0,0"/>
                  <v:stroke weight="0.5pt" color="#5B9BD5 [3204]" miterlimit="8" joinstyle="miter"/>
                  <v:imagedata o:title=""/>
                  <o:lock v:ext="edit" aspectratio="f"/>
                </v:line>
                <v:line id="_x0000_s1026" o:spid="_x0000_s1026" o:spt="20" style="position:absolute;left:5109845;top:212725;flip:y;height:5821680;width:15240;" filled="f" stroked="t" coordsize="21600,21600" o:gfxdata="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">
                  <v:fill on="f" focussize="0,0"/>
                  <v:stroke weight="0.5pt" color="#5B9BD5 [3204]" miterlimit="8" joinstyle="miter"/>
                  <v:imagedata o:title=""/>
                  <o:lock v:ext="edit" aspectratio="f"/>
                </v:line>
                <v:line id="_x0000_s1026" o:spid="_x0000_s1026" o:spt="20" style="position:absolute;left:2625725;top:982345;height:0;width:1859280;" filled="f" stroked="t" coordsize="21600,21600" o:gfxdata="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">
                  <v:fill on="f" focussize="0,0"/>
                  <v:stroke weight="0.5pt" color="#5B9BD5 [3204]" miterlimit="8" joinstyle="miter"/>
                  <v:imagedata o:title=""/>
                  <o:lock v:ext="edit" aspectratio="f"/>
                </v:line>
                <v:line id="_x0000_s1026" o:spid="_x0000_s1026" o:spt="20" style="position:absolute;left:2610485;top:2369185;flip:y;height:7620;width:1866900;" filled="f" stroked="t" coordsize="21600,21600" o:gfxdata="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">
                  <v:fill on="f" focussize="0,0"/>
                  <v:stroke weight="0.5pt" color="#5B9BD5 [3204]" miterlimit="8" joinstyle="miter"/>
                  <v:imagedata o:title=""/>
                  <o:lock v:ext="edit" aspectratio="f"/>
                </v:line>
                <v:shape id="_x0000_s1026" o:spid="_x0000_s1026" o:spt="202" type="#_x0000_t202" style="position:absolute;left:2938145;top:517525;height:381000;width:1157605;" fillcolor="#FFFFFF [3201]" filled="t" stroked="f" coordsize="21600,21600" o:gfxdata="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aVIEV0gAAAAYBAAAPAAAAAAAAAAEAIAAAACIAAABkcnMv&#10;ZG93bnJldi54bWxQSwECFAAUAAAACACHTuJATi6Va0ICAABOBAAADgAAAAAAAAABACAAAAAhAQAA&#10;ZHJzL2Uyb0RvYy54bWxQSwUGAAAAAAYABgBZAQAA1QUAAAAA&#10;">
                  <v:fill on="t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="宋体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高架仓储区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2877185;top:1360805;height:381000;width:1157605;" fillcolor="#FFFFFF [3201]" filled="t" stroked="f" coordsize="21600,21600" o:gfxdata="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JpUgRXSAAAABgEAAA8AAAAAAAAAAQAgAAAAIgAAAGRycy9k&#10;b3ducmV2LnhtbFBLAQIUABQAAAAIAIdO4kAYQumcQQIAAE8EAAAOAAAAAAAAAAEAIAAAACEBAABk&#10;cnMvZTJvRG9jLnhtbFBLBQYAAAAABgAGAFkBAADUBQAAAAA=&#10;">
                  <v:fill on="t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="宋体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分拣暂存区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2816225;top:2435225;height:381000;width:1377950;" fillcolor="#FFFFFF [3201]" filled="t" stroked="f" coordsize="21600,21600" o:gfxdata="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mlSBFdIAAAAGAQAADwAAAAAAAAABACAAAAAiAAAAZHJzL2Rvd25y&#10;ZXYueG1sUEsBAhQAFAAAAAgAh07iQGihrus9AgAATwQAAA4AAAAAAAAAAQAgAAAAIQEAAGRycy9l&#10;Mm9Eb2MueG1sUEsFBgAAAAAGAAYAWQEAANAFAAAAAA==&#10;">
                  <v:fill on="t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="宋体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办公辅助用房区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139825;top:3715385;height:381000;width:1157605;" fillcolor="#FFFFFF [3201]" filled="t" stroked="f" coordsize="21600,21600" o:gfxdata="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JpUgRXSAAAABgEAAA8AAAAAAAAAAQAgAAAAIgAAAGRycy9k&#10;b3ducmV2LnhtbFBLAQIUABQAAAAIAIdO4kBTDlhGQQIAAE8EAAAOAAAAAAAAAAEAIAAAACEBAABk&#10;cnMvZTJvRG9jLnhtbFBLBQYAAAAABgAGAFkBAADUBQAAAAA=&#10;">
                  <v:fill on="t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="宋体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中央空调机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789305;top:2328545;height:335915;width:556260;" fillcolor="#FFFFFF [3201]" filled="t" stroked="f" coordsize="21600,21600" o:gfxdata="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aVIEV0gAAAAYBAAAPAAAAAAAAAAEAIAAAACIAAABkcnMv&#10;ZG93bnJldi54bWxQSwECFAAUAAAACACHTuJAU24bfkICAABNBAAADgAAAAAAAAABACAAAAAhAQAA&#10;ZHJzL2Uyb0RvYy54bWxQSwUGAAAAAAYABgBZAQAA1QUAAAAA&#10;">
                  <v:fill on="t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="宋体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锅炉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690245;top:5193665;height:381000;width:1157605;" fillcolor="#FFFFFF [3201]" filled="t" stroked="f" coordsize="21600,21600" o:gfxdata="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aVIEV0gAAAAYBAAAPAAAAAAAAAAEAIAAAACIAAABkcnMv&#10;ZG93bnJldi54bWxQSwECFAAUAAAACACHTuJAG5MVpUICAABOBAAADgAAAAAAAAABACAAAAAhAQAA&#10;ZHJzL2Uyb0RvYy54bWxQSwUGAAAAAAYABgBZAQAA1QUAAAAA&#10;">
                  <v:fill on="t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="宋体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食堂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764665;top:225425;height:381000;width:578485;" fillcolor="#FFFFFF [3201]" filled="t" stroked="f" coordsize="21600,21600" o:gfxdata="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aVIEV0gAAAAYBAAAPAAAAAAAAAAEAIAAAACIAAABkcnMv&#10;ZG93bnJldi54bWxQSwECFAAUAAAACACHTuJAfYfEskICAABNBAAADgAAAAAAAAABACAAAAAhAQAA&#10;ZHJzL2Uyb0RvYy54bWxQSwUGAAAAAAYABgBZAQAA1QUAAAAA&#10;">
                  <v:fill on="t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="宋体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大门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2458085;top:5574665;height:381000;width:578485;" fillcolor="#FFFFFF [3201]" filled="t" stroked="f" coordsize="21600,21600" o:gfxdata="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JpUgRXSAAAABgEAAA8AAAAAAAAAAQAgAAAAIgAAAGRycy9k&#10;b3ducmV2LnhtbFBLAQIUABQAAAAIAIdO4kBtY0E2QQIAAE4EAAAOAAAAAAAAAAEAIAAAACEBAABk&#10;cnMvZTJvRG9jLnhtbFBLBQYAAAAABgAGAFkBAADUBQAAAAA=&#10;">
                  <v:fill on="t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="宋体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大门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jc w:val="center"/>
        <w:rPr>
          <w:b/>
          <w:bCs/>
        </w:rPr>
      </w:pPr>
      <w:r>
        <w:rPr>
          <w:b/>
          <w:bCs/>
        </w:rPr>
        <w:t>附图2</w:t>
      </w:r>
      <w:r>
        <w:rPr>
          <w:rFonts w:hint="eastAsia"/>
          <w:b/>
          <w:bCs/>
          <w:lang w:val="en-US" w:eastAsia="zh-CN"/>
        </w:rPr>
        <w:t xml:space="preserve"> </w:t>
      </w:r>
      <w:r>
        <w:rPr>
          <w:b/>
          <w:bCs/>
        </w:rPr>
        <w:t>项目平面布置图</w:t>
      </w:r>
    </w:p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jc w:val="center"/>
        <w:rPr>
          <w:rFonts w:hint="eastAsia" w:eastAsia="宋体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>
                <wp:simplePos x="0" y="0"/>
                <wp:positionH relativeFrom="column">
                  <wp:posOffset>4853940</wp:posOffset>
                </wp:positionH>
                <wp:positionV relativeFrom="paragraph">
                  <wp:posOffset>233680</wp:posOffset>
                </wp:positionV>
                <wp:extent cx="813435" cy="358775"/>
                <wp:effectExtent l="0" t="0" r="0" b="0"/>
                <wp:wrapNone/>
                <wp:docPr id="49" name="文本框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3435" cy="358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sz w:val="21"/>
                                <w:szCs w:val="21"/>
                                <w:highlight w:val="yellow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  <w:highlight w:val="yellow"/>
                                <w:lang w:eastAsia="zh-CN"/>
                              </w:rPr>
                              <w:t>分水垅村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82.2pt;margin-top:18.4pt;height:28.25pt;width:64.05pt;z-index:251862016;mso-width-relative:page;mso-height-relative:page;" filled="f" stroked="f" coordsize="21600,21600" o:gfxdata="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Ltn&#10;iWvbAAAACQEAAA8AAAAAAAAAAQAgAAAAIgAAAGRycy9kb3ducmV2LnhtbFBLAQIUABQAAAAIAIdO&#10;4kApgRx+IAIAABkEAAAOAAAAAAAAAAEAIAAAACoBAABkcnMvZTJvRG9jLnhtbFBLBQYAAAAABgAG&#10;AFkBAAC8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sz w:val="21"/>
                          <w:szCs w:val="21"/>
                          <w:highlight w:val="yellow"/>
                          <w:lang w:eastAsia="zh-CN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  <w:highlight w:val="yellow"/>
                          <w:lang w:eastAsia="zh-CN"/>
                        </w:rPr>
                        <w:t>分水垅村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>
                <wp:simplePos x="0" y="0"/>
                <wp:positionH relativeFrom="column">
                  <wp:posOffset>5318760</wp:posOffset>
                </wp:positionH>
                <wp:positionV relativeFrom="paragraph">
                  <wp:posOffset>4058920</wp:posOffset>
                </wp:positionV>
                <wp:extent cx="1163955" cy="358775"/>
                <wp:effectExtent l="0" t="0" r="0" b="0"/>
                <wp:wrapNone/>
                <wp:docPr id="48" name="文本框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3955" cy="358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sz w:val="21"/>
                                <w:szCs w:val="21"/>
                                <w:highlight w:val="yellow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  <w:highlight w:val="yellow"/>
                                <w:lang w:eastAsia="zh-CN"/>
                              </w:rPr>
                              <w:t>邓家板畈居民点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18.8pt;margin-top:319.6pt;height:28.25pt;width:91.65pt;z-index:251821056;mso-width-relative:page;mso-height-relative:page;" filled="f" stroked="f" coordsize="21600,21600" o:gfxdata="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fhOWqt0AAAAMAQAADwAAAAAAAAABACAAAAAiAAAAZHJzL2Rvd25yZXYueG1sUEsBAhQAFAAAAAgA&#10;h07iQAkSIE0gAgAAGgQAAA4AAAAAAAAAAQAgAAAALAEAAGRycy9lMm9Eb2MueG1sUEsFBgAAAAAG&#10;AAYAWQEAAL4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sz w:val="21"/>
                          <w:szCs w:val="21"/>
                          <w:highlight w:val="yellow"/>
                          <w:lang w:eastAsia="zh-CN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  <w:highlight w:val="yellow"/>
                          <w:lang w:eastAsia="zh-CN"/>
                        </w:rPr>
                        <w:t>邓家板畈居民点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column">
                  <wp:posOffset>2705100</wp:posOffset>
                </wp:positionH>
                <wp:positionV relativeFrom="paragraph">
                  <wp:posOffset>4119880</wp:posOffset>
                </wp:positionV>
                <wp:extent cx="813435" cy="358775"/>
                <wp:effectExtent l="0" t="0" r="0" b="0"/>
                <wp:wrapNone/>
                <wp:docPr id="47" name="文本框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3435" cy="358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sz w:val="21"/>
                                <w:szCs w:val="21"/>
                                <w:highlight w:val="yellow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  <w:highlight w:val="yellow"/>
                                <w:lang w:eastAsia="zh-CN"/>
                              </w:rPr>
                              <w:t>君临新城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3pt;margin-top:324.4pt;height:28.25pt;width:64.05pt;z-index:251780096;mso-width-relative:page;mso-height-relative:page;" filled="f" stroked="f" coordsize="21600,21600" o:gfxdata="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Jusfst0AAAALAQAADwAAAAAAAAABACAAAAAiAAAAZHJzL2Rvd25yZXYueG1sUEsBAhQAFAAAAAgA&#10;h07iQOJr20ogAgAAGQQAAA4AAAAAAAAAAQAgAAAALAEAAGRycy9lMm9Eb2MueG1sUEsFBgAAAAAG&#10;AAYAWQEAAL4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sz w:val="21"/>
                          <w:szCs w:val="21"/>
                          <w:highlight w:val="yellow"/>
                          <w:lang w:eastAsia="zh-CN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  <w:highlight w:val="yellow"/>
                          <w:lang w:eastAsia="zh-CN"/>
                        </w:rPr>
                        <w:t>君临新城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1790700</wp:posOffset>
                </wp:positionH>
                <wp:positionV relativeFrom="paragraph">
                  <wp:posOffset>3502660</wp:posOffset>
                </wp:positionV>
                <wp:extent cx="1010285" cy="336550"/>
                <wp:effectExtent l="0" t="0" r="0" b="0"/>
                <wp:wrapNone/>
                <wp:docPr id="46" name="文本框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0285" cy="336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sz w:val="21"/>
                                <w:szCs w:val="21"/>
                                <w:highlight w:val="yellow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  <w:highlight w:val="yellow"/>
                                <w:lang w:eastAsia="zh-CN"/>
                              </w:rPr>
                              <w:t>易家村居民点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1pt;margin-top:275.8pt;height:26.5pt;width:79.55pt;z-index:251739136;mso-width-relative:page;mso-height-relative:page;" filled="f" stroked="f" coordsize="21600,21600" o:gfxdata="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+Zq2&#10;aNsAAAALAQAADwAAAAAAAAABACAAAAAiAAAAZHJzL2Rvd25yZXYueG1sUEsBAhQAFAAAAAgAh07i&#10;QBP/Dq4fAgAAGgQAAA4AAAAAAAAAAQAgAAAAKgEAAGRycy9lMm9Eb2MueG1sUEsFBgAAAAAGAAYA&#10;WQEAALs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sz w:val="21"/>
                          <w:szCs w:val="21"/>
                          <w:highlight w:val="yellow"/>
                          <w:lang w:eastAsia="zh-CN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  <w:highlight w:val="yellow"/>
                          <w:lang w:eastAsia="zh-CN"/>
                        </w:rPr>
                        <w:t>易家村居民点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3825240</wp:posOffset>
                </wp:positionH>
                <wp:positionV relativeFrom="paragraph">
                  <wp:posOffset>3312160</wp:posOffset>
                </wp:positionV>
                <wp:extent cx="813435" cy="358775"/>
                <wp:effectExtent l="0" t="0" r="0" b="0"/>
                <wp:wrapNone/>
                <wp:docPr id="45" name="文本框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3435" cy="358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sz w:val="21"/>
                                <w:szCs w:val="21"/>
                                <w:highlight w:val="yellow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  <w:highlight w:val="yellow"/>
                                <w:lang w:eastAsia="zh-CN"/>
                              </w:rPr>
                              <w:t>君临新城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1.2pt;margin-top:260.8pt;height:28.25pt;width:64.05pt;z-index:251698176;mso-width-relative:page;mso-height-relative:page;" filled="f" stroked="f" coordsize="21600,21600" o:gfxdata="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Bn&#10;MG8S3AAAAAsBAAAPAAAAAAAAAAEAIAAAACIAAABkcnMvZG93bnJldi54bWxQSwECFAAUAAAACACH&#10;TuJAF5MsQCACAAAZBAAADgAAAAAAAAABACAAAAArAQAAZHJzL2Uyb0RvYy54bWxQSwUGAAAAAAYA&#10;BgBZAQAAv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sz w:val="21"/>
                          <w:szCs w:val="21"/>
                          <w:highlight w:val="yellow"/>
                          <w:lang w:eastAsia="zh-CN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  <w:highlight w:val="yellow"/>
                          <w:lang w:eastAsia="zh-CN"/>
                        </w:rPr>
                        <w:t>君临新城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3368040</wp:posOffset>
                </wp:positionH>
                <wp:positionV relativeFrom="paragraph">
                  <wp:posOffset>2138680</wp:posOffset>
                </wp:positionV>
                <wp:extent cx="669290" cy="661670"/>
                <wp:effectExtent l="0" t="0" r="0" b="0"/>
                <wp:wrapNone/>
                <wp:docPr id="44" name="文本框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9290" cy="6616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sz w:val="21"/>
                                <w:szCs w:val="21"/>
                                <w:highlight w:val="yellow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  <w:highlight w:val="yellow"/>
                                <w:lang w:eastAsia="zh-CN"/>
                              </w:rPr>
                              <w:t>馨和园小区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5.2pt;margin-top:168.4pt;height:52.1pt;width:52.7pt;z-index:251677696;mso-width-relative:page;mso-height-relative:page;" filled="f" stroked="f" coordsize="21600,21600" o:gfxdata="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vBkx&#10;2tsAAAALAQAADwAAAAAAAAABACAAAAAiAAAAZHJzL2Rvd25yZXYueG1sUEsBAhQAFAAAAAgAh07i&#10;QA1qvSofAgAAGQQAAA4AAAAAAAAAAQAgAAAAKgEAAGRycy9lMm9Eb2MueG1sUEsFBgAAAAAGAAYA&#10;WQEAALs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sz w:val="21"/>
                          <w:szCs w:val="21"/>
                          <w:highlight w:val="yellow"/>
                          <w:lang w:eastAsia="zh-CN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  <w:highlight w:val="yellow"/>
                          <w:lang w:eastAsia="zh-CN"/>
                        </w:rPr>
                        <w:t>馨和园小区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4046220</wp:posOffset>
                </wp:positionH>
                <wp:positionV relativeFrom="paragraph">
                  <wp:posOffset>2336800</wp:posOffset>
                </wp:positionV>
                <wp:extent cx="684530" cy="327025"/>
                <wp:effectExtent l="0" t="0" r="0" b="0"/>
                <wp:wrapNone/>
                <wp:docPr id="43" name="文本框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082540" y="3853180"/>
                          <a:ext cx="684530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highlight w:val="red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highlight w:val="red"/>
                                <w:lang w:eastAsia="zh-CN"/>
                              </w:rPr>
                              <w:t>项目地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8.6pt;margin-top:184pt;height:25.75pt;width:53.9pt;z-index:251667456;mso-width-relative:page;mso-height-relative:page;" filled="f" stroked="f" coordsize="21600,21600" o:gfxdata="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N8GoUndAAAACwEAAA8AAAAAAAAAAQAgAAAAIgAAAGRycy9kb3ducmV2LnhtbFBL&#10;AQIUABQAAAAIAIdO4kC+M59EKgIAACUEAAAOAAAAAAAAAAEAIAAAACwBAABkcnMvZTJvRG9jLnht&#10;bFBLBQYAAAAABgAGAFkBAADI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highlight w:val="red"/>
                          <w:lang w:eastAsia="zh-CN"/>
                        </w:rPr>
                      </w:pPr>
                      <w:r>
                        <w:rPr>
                          <w:rFonts w:hint="eastAsia"/>
                          <w:highlight w:val="red"/>
                          <w:lang w:eastAsia="zh-CN"/>
                        </w:rPr>
                        <w:t>项目地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5373370</wp:posOffset>
                </wp:positionH>
                <wp:positionV relativeFrom="paragraph">
                  <wp:posOffset>3856355</wp:posOffset>
                </wp:positionV>
                <wp:extent cx="853440" cy="960120"/>
                <wp:effectExtent l="7620" t="6985" r="22860" b="23495"/>
                <wp:wrapNone/>
                <wp:docPr id="42" name="任意多边形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287770" y="5395595"/>
                          <a:ext cx="853440" cy="960120"/>
                        </a:xfrm>
                        <a:custGeom>
                          <a:avLst/>
                          <a:gdLst>
                            <a:gd name="connisteX0" fmla="*/ 403860 w 853440"/>
                            <a:gd name="connsiteY0" fmla="*/ 0 h 960120"/>
                            <a:gd name="connisteX1" fmla="*/ 0 w 853440"/>
                            <a:gd name="connsiteY1" fmla="*/ 411480 h 960120"/>
                            <a:gd name="connisteX2" fmla="*/ 281940 w 853440"/>
                            <a:gd name="connsiteY2" fmla="*/ 960120 h 960120"/>
                            <a:gd name="connisteX3" fmla="*/ 853440 w 853440"/>
                            <a:gd name="connsiteY3" fmla="*/ 251460 h 960120"/>
                            <a:gd name="connisteX4" fmla="*/ 449580 w 853440"/>
                            <a:gd name="connsiteY4" fmla="*/ 7620 h 960120"/>
                            <a:gd name="connisteX5" fmla="*/ 403860 w 853440"/>
                            <a:gd name="connsiteY5" fmla="*/ 0 h 96012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</a:cxnLst>
                          <a:rect l="l" t="t" r="r" b="b"/>
                          <a:pathLst>
                            <a:path w="853440" h="960120">
                              <a:moveTo>
                                <a:pt x="403860" y="0"/>
                              </a:moveTo>
                              <a:lnTo>
                                <a:pt x="0" y="411480"/>
                              </a:lnTo>
                              <a:lnTo>
                                <a:pt x="281940" y="960120"/>
                              </a:lnTo>
                              <a:lnTo>
                                <a:pt x="853440" y="251460"/>
                              </a:lnTo>
                              <a:lnTo>
                                <a:pt x="449580" y="7620"/>
                              </a:lnTo>
                              <a:lnTo>
                                <a:pt x="403860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423.1pt;margin-top:303.65pt;height:75.6pt;width:67.2pt;z-index:251666432;mso-width-relative:page;mso-height-relative:page;" filled="f" stroked="t" coordsize="853440,960120" o:gfxdata="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" path="m403860,0l0,411480,281940,960120,853440,251460,449580,7620,403860,0xe">
                <v:path o:connectlocs="403860,0;0,411480;281940,960120;853440,251460;449580,7620;403860,0" o:connectangles="0,0,0,0,0,0"/>
                <v:fill on="f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4673600</wp:posOffset>
                </wp:positionH>
                <wp:positionV relativeFrom="paragraph">
                  <wp:posOffset>70485</wp:posOffset>
                </wp:positionV>
                <wp:extent cx="1505585" cy="973455"/>
                <wp:effectExtent l="6350" t="1270" r="12065" b="31115"/>
                <wp:wrapNone/>
                <wp:docPr id="41" name="任意多边形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588000" y="1609725"/>
                          <a:ext cx="1505585" cy="973455"/>
                        </a:xfrm>
                        <a:custGeom>
                          <a:avLst/>
                          <a:gdLst>
                            <a:gd name="connisteX0" fmla="*/ 0 w 1505585"/>
                            <a:gd name="connsiteY0" fmla="*/ 36195 h 973455"/>
                            <a:gd name="connisteX1" fmla="*/ 142240 w 1505585"/>
                            <a:gd name="connsiteY1" fmla="*/ 634365 h 973455"/>
                            <a:gd name="connisteX2" fmla="*/ 795020 w 1505585"/>
                            <a:gd name="connsiteY2" fmla="*/ 565150 h 973455"/>
                            <a:gd name="connisteX3" fmla="*/ 1228725 w 1505585"/>
                            <a:gd name="connsiteY3" fmla="*/ 816610 h 973455"/>
                            <a:gd name="connisteX4" fmla="*/ 1316355 w 1505585"/>
                            <a:gd name="connsiteY4" fmla="*/ 973455 h 973455"/>
                            <a:gd name="connisteX5" fmla="*/ 1505585 w 1505585"/>
                            <a:gd name="connsiteY5" fmla="*/ 0 h 97345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</a:cxnLst>
                          <a:rect l="l" t="t" r="r" b="b"/>
                          <a:pathLst>
                            <a:path w="1505585" h="973455">
                              <a:moveTo>
                                <a:pt x="0" y="36195"/>
                              </a:moveTo>
                              <a:lnTo>
                                <a:pt x="142240" y="634365"/>
                              </a:lnTo>
                              <a:lnTo>
                                <a:pt x="795020" y="565150"/>
                              </a:lnTo>
                              <a:lnTo>
                                <a:pt x="1228725" y="816610"/>
                              </a:lnTo>
                              <a:lnTo>
                                <a:pt x="1316355" y="973455"/>
                              </a:lnTo>
                              <a:lnTo>
                                <a:pt x="1505585" y="0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68pt;margin-top:5.55pt;height:76.65pt;width:118.55pt;z-index:251665408;mso-width-relative:page;mso-height-relative:page;" filled="f" stroked="t" coordsize="1505585,973455" o:gfxdata="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" path="m0,36195l142240,634365,795020,565150,1228725,816610,1316355,973455,1505585,0e">
                <v:path o:connectlocs="0,36195;142240,634365;795020,565150;1228725,816610;1316355,973455;1505585,0" o:connectangles="0,0,0,0,0,0"/>
                <v:fill on="f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3348990</wp:posOffset>
                </wp:positionH>
                <wp:positionV relativeFrom="paragraph">
                  <wp:posOffset>2028825</wp:posOffset>
                </wp:positionV>
                <wp:extent cx="708660" cy="883920"/>
                <wp:effectExtent l="6985" t="6985" r="15875" b="8255"/>
                <wp:wrapNone/>
                <wp:docPr id="39" name="任意多边形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263390" y="3568065"/>
                          <a:ext cx="708660" cy="883920"/>
                        </a:xfrm>
                        <a:custGeom>
                          <a:avLst/>
                          <a:gdLst>
                            <a:gd name="connisteX0" fmla="*/ 114300 w 708660"/>
                            <a:gd name="connsiteY0" fmla="*/ 0 h 883920"/>
                            <a:gd name="connisteX1" fmla="*/ 708660 w 708660"/>
                            <a:gd name="connsiteY1" fmla="*/ 60960 h 883920"/>
                            <a:gd name="connisteX2" fmla="*/ 502920 w 708660"/>
                            <a:gd name="connsiteY2" fmla="*/ 883920 h 883920"/>
                            <a:gd name="connisteX3" fmla="*/ 0 w 708660"/>
                            <a:gd name="connsiteY3" fmla="*/ 792480 h 883920"/>
                            <a:gd name="connisteX4" fmla="*/ 114300 w 708660"/>
                            <a:gd name="connsiteY4" fmla="*/ 0 h 88392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708660" h="883920">
                              <a:moveTo>
                                <a:pt x="114300" y="0"/>
                              </a:moveTo>
                              <a:lnTo>
                                <a:pt x="708660" y="60960"/>
                              </a:lnTo>
                              <a:lnTo>
                                <a:pt x="502920" y="883920"/>
                              </a:lnTo>
                              <a:lnTo>
                                <a:pt x="0" y="792480"/>
                              </a:lnTo>
                              <a:lnTo>
                                <a:pt x="114300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63.7pt;margin-top:159.75pt;height:69.6pt;width:55.8pt;z-index:251664384;mso-width-relative:page;mso-height-relative:page;" filled="f" stroked="t" coordsize="708660,883920" o:gfxdata="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" path="m114300,0l708660,60960,502920,883920,0,792480,114300,0xe">
                <v:path o:connectlocs="114300,0;708660,60960;502920,883920;0,792480;114300,0" o:connectangles="0,0,0,0,0"/>
                <v:fill on="f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3935730</wp:posOffset>
                </wp:positionH>
                <wp:positionV relativeFrom="paragraph">
                  <wp:posOffset>2912745</wp:posOffset>
                </wp:positionV>
                <wp:extent cx="708660" cy="457200"/>
                <wp:effectExtent l="7620" t="6985" r="15240" b="8255"/>
                <wp:wrapNone/>
                <wp:docPr id="38" name="任意多边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850130" y="4451985"/>
                          <a:ext cx="708660" cy="457200"/>
                        </a:xfrm>
                        <a:custGeom>
                          <a:avLst/>
                          <a:gdLst>
                            <a:gd name="connisteX0" fmla="*/ 76200 w 708660"/>
                            <a:gd name="connsiteY0" fmla="*/ 0 h 457200"/>
                            <a:gd name="connisteX1" fmla="*/ 708660 w 708660"/>
                            <a:gd name="connsiteY1" fmla="*/ 68580 h 457200"/>
                            <a:gd name="connisteX2" fmla="*/ 617220 w 708660"/>
                            <a:gd name="connsiteY2" fmla="*/ 457200 h 457200"/>
                            <a:gd name="connisteX3" fmla="*/ 0 w 708660"/>
                            <a:gd name="connsiteY3" fmla="*/ 396240 h 457200"/>
                            <a:gd name="connisteX4" fmla="*/ 76200 w 708660"/>
                            <a:gd name="connsiteY4" fmla="*/ 0 h 45720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708660" h="457200">
                              <a:moveTo>
                                <a:pt x="76200" y="0"/>
                              </a:moveTo>
                              <a:lnTo>
                                <a:pt x="708660" y="68580"/>
                              </a:lnTo>
                              <a:lnTo>
                                <a:pt x="617220" y="457200"/>
                              </a:lnTo>
                              <a:lnTo>
                                <a:pt x="0" y="396240"/>
                              </a:lnTo>
                              <a:lnTo>
                                <a:pt x="76200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09.9pt;margin-top:229.35pt;height:36pt;width:55.8pt;z-index:251663360;mso-width-relative:page;mso-height-relative:page;" filled="f" stroked="t" coordsize="708660,457200" o:gfxdata="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" path="m76200,0l708660,68580,617220,457200,0,396240,76200,0xe">
                <v:path o:connectlocs="76200,0;708660,68580;617220,457200;0,396240;76200,0" o:connectangles="0,0,0,0,0"/>
                <v:fill on="f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2244090</wp:posOffset>
                </wp:positionH>
                <wp:positionV relativeFrom="paragraph">
                  <wp:posOffset>3993515</wp:posOffset>
                </wp:positionV>
                <wp:extent cx="487680" cy="662940"/>
                <wp:effectExtent l="6985" t="6350" r="8255" b="16510"/>
                <wp:wrapNone/>
                <wp:docPr id="37" name="任意多边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58490" y="5532755"/>
                          <a:ext cx="487680" cy="662940"/>
                        </a:xfrm>
                        <a:custGeom>
                          <a:avLst/>
                          <a:gdLst>
                            <a:gd name="connisteX0" fmla="*/ 91440 w 487680"/>
                            <a:gd name="connsiteY0" fmla="*/ 0 h 662940"/>
                            <a:gd name="connisteX1" fmla="*/ 0 w 487680"/>
                            <a:gd name="connsiteY1" fmla="*/ 632460 h 662940"/>
                            <a:gd name="connisteX2" fmla="*/ 396240 w 487680"/>
                            <a:gd name="connsiteY2" fmla="*/ 662940 h 662940"/>
                            <a:gd name="connisteX3" fmla="*/ 487680 w 487680"/>
                            <a:gd name="connsiteY3" fmla="*/ 15240 h 662940"/>
                            <a:gd name="connisteX4" fmla="*/ 91440 w 487680"/>
                            <a:gd name="connsiteY4" fmla="*/ 0 h 66294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487680" h="662940">
                              <a:moveTo>
                                <a:pt x="91440" y="0"/>
                              </a:moveTo>
                              <a:lnTo>
                                <a:pt x="0" y="632460"/>
                              </a:lnTo>
                              <a:lnTo>
                                <a:pt x="396240" y="662940"/>
                              </a:lnTo>
                              <a:lnTo>
                                <a:pt x="487680" y="15240"/>
                              </a:lnTo>
                              <a:lnTo>
                                <a:pt x="91440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76.7pt;margin-top:314.45pt;height:52.2pt;width:38.4pt;z-index:251662336;mso-width-relative:page;mso-height-relative:page;" filled="f" stroked="t" coordsize="487680,662940" o:gfxdata="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" path="m91440,0l0,632460,396240,662940,487680,15240,91440,0xe">
                <v:path o:connectlocs="91440,0;0,632460;396240,662940;487680,15240;91440,0" o:connectangles="0,0,0,0,0"/>
                <v:fill on="f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1687830</wp:posOffset>
                </wp:positionH>
                <wp:positionV relativeFrom="paragraph">
                  <wp:posOffset>3422015</wp:posOffset>
                </wp:positionV>
                <wp:extent cx="1196340" cy="1112520"/>
                <wp:effectExtent l="6985" t="6985" r="15875" b="8255"/>
                <wp:wrapNone/>
                <wp:docPr id="36" name="任意多边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602230" y="4961255"/>
                          <a:ext cx="1196340" cy="1112520"/>
                        </a:xfrm>
                        <a:custGeom>
                          <a:avLst/>
                          <a:gdLst>
                            <a:gd name="connisteX0" fmla="*/ 121920 w 1196340"/>
                            <a:gd name="connsiteY0" fmla="*/ 0 h 1112520"/>
                            <a:gd name="connisteX1" fmla="*/ 1196340 w 1196340"/>
                            <a:gd name="connsiteY1" fmla="*/ 99060 h 1112520"/>
                            <a:gd name="connisteX2" fmla="*/ 1188720 w 1196340"/>
                            <a:gd name="connsiteY2" fmla="*/ 289560 h 1112520"/>
                            <a:gd name="connisteX3" fmla="*/ 487680 w 1196340"/>
                            <a:gd name="connsiteY3" fmla="*/ 518160 h 1112520"/>
                            <a:gd name="connisteX4" fmla="*/ 495300 w 1196340"/>
                            <a:gd name="connsiteY4" fmla="*/ 1112520 h 1112520"/>
                            <a:gd name="connisteX5" fmla="*/ 0 w 1196340"/>
                            <a:gd name="connsiteY5" fmla="*/ 1066800 h 1112520"/>
                            <a:gd name="connisteX6" fmla="*/ 121920 w 1196340"/>
                            <a:gd name="connsiteY6" fmla="*/ 0 h 111252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</a:cxnLst>
                          <a:rect l="l" t="t" r="r" b="b"/>
                          <a:pathLst>
                            <a:path w="1196340" h="1112520">
                              <a:moveTo>
                                <a:pt x="121920" y="0"/>
                              </a:moveTo>
                              <a:lnTo>
                                <a:pt x="1196340" y="99060"/>
                              </a:lnTo>
                              <a:lnTo>
                                <a:pt x="1188720" y="289560"/>
                              </a:lnTo>
                              <a:lnTo>
                                <a:pt x="487680" y="518160"/>
                              </a:lnTo>
                              <a:lnTo>
                                <a:pt x="495300" y="1112520"/>
                              </a:lnTo>
                              <a:lnTo>
                                <a:pt x="0" y="1066800"/>
                              </a:lnTo>
                              <a:lnTo>
                                <a:pt x="121920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32.9pt;margin-top:269.45pt;height:87.6pt;width:94.2pt;z-index:251661312;mso-width-relative:page;mso-height-relative:page;" filled="f" stroked="t" coordsize="1196340,1112520" o:gfxdata="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" path="m121920,0l1196340,99060,1188720,289560,487680,518160,495300,1112520,0,1066800,121920,0xe">
                <v:path o:connectlocs="121920,0;1196340,99060;1188720,289560;487680,518160;495300,1112520;0,1066800;121920,0" o:connectangles="0,0,0,0,0,0,0"/>
                <v:fill on="f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3914775</wp:posOffset>
                </wp:positionH>
                <wp:positionV relativeFrom="paragraph">
                  <wp:posOffset>2127250</wp:posOffset>
                </wp:positionV>
                <wp:extent cx="772160" cy="797560"/>
                <wp:effectExtent l="8255" t="6985" r="12065" b="18415"/>
                <wp:wrapNone/>
                <wp:docPr id="35" name="任意多边形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829175" y="3666490"/>
                          <a:ext cx="772160" cy="797560"/>
                        </a:xfrm>
                        <a:custGeom>
                          <a:avLst/>
                          <a:gdLst>
                            <a:gd name="connisteX0" fmla="*/ 187960 w 772160"/>
                            <a:gd name="connsiteY0" fmla="*/ 0 h 797560"/>
                            <a:gd name="connisteX1" fmla="*/ 685800 w 772160"/>
                            <a:gd name="connsiteY1" fmla="*/ 50800 h 797560"/>
                            <a:gd name="connisteX2" fmla="*/ 772160 w 772160"/>
                            <a:gd name="connsiteY2" fmla="*/ 157480 h 797560"/>
                            <a:gd name="connisteX3" fmla="*/ 665480 w 772160"/>
                            <a:gd name="connsiteY3" fmla="*/ 797560 h 797560"/>
                            <a:gd name="connisteX4" fmla="*/ 0 w 772160"/>
                            <a:gd name="connsiteY4" fmla="*/ 741680 h 797560"/>
                            <a:gd name="connisteX5" fmla="*/ 187960 w 772160"/>
                            <a:gd name="connsiteY5" fmla="*/ 0 h 79756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</a:cxnLst>
                          <a:rect l="l" t="t" r="r" b="b"/>
                          <a:pathLst>
                            <a:path w="772160" h="797560">
                              <a:moveTo>
                                <a:pt x="187960" y="0"/>
                              </a:moveTo>
                              <a:lnTo>
                                <a:pt x="685800" y="50800"/>
                              </a:lnTo>
                              <a:lnTo>
                                <a:pt x="772160" y="157480"/>
                              </a:lnTo>
                              <a:lnTo>
                                <a:pt x="665480" y="797560"/>
                              </a:lnTo>
                              <a:lnTo>
                                <a:pt x="0" y="741680"/>
                              </a:lnTo>
                              <a:lnTo>
                                <a:pt x="187960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08.25pt;margin-top:167.5pt;height:62.8pt;width:60.8pt;z-index:251660288;mso-width-relative:page;mso-height-relative:page;" filled="f" stroked="t" coordsize="772160,797560" o:gfxdata="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" path="m187960,0l685800,50800,772160,157480,665480,797560,0,741680,187960,0xe">
                <v:path o:connectlocs="187960,0;685800,50800;772160,157480;665480,797560;0,741680;187960,0" o:connectangles="0,0,0,0,0,0"/>
                <v:fill on="f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eastAsia="宋体"/>
          <w:lang w:eastAsia="zh-CN"/>
        </w:rPr>
        <w:drawing>
          <wp:inline distT="0" distB="0" distL="114300" distR="114300">
            <wp:extent cx="5754370" cy="4796155"/>
            <wp:effectExtent l="0" t="0" r="6350" b="4445"/>
            <wp:docPr id="31" name="图片 31" descr="矩形区域(1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矩形区域(17)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54370" cy="4796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b/>
          <w:bCs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b/>
          <w:bCs/>
        </w:rPr>
        <w:t>附图3</w:t>
      </w:r>
      <w:r>
        <w:rPr>
          <w:rFonts w:hint="eastAsia"/>
          <w:b/>
          <w:bCs/>
          <w:lang w:val="en-US" w:eastAsia="zh-CN"/>
        </w:rPr>
        <w:t xml:space="preserve"> </w:t>
      </w:r>
      <w:r>
        <w:rPr>
          <w:b/>
          <w:bCs/>
        </w:rPr>
        <w:t>周围</w:t>
      </w:r>
      <w:r>
        <w:rPr>
          <w:rFonts w:hint="eastAsia"/>
          <w:b/>
          <w:bCs/>
        </w:rPr>
        <w:t>环保</w:t>
      </w:r>
      <w:r>
        <w:rPr>
          <w:b/>
          <w:bCs/>
        </w:rPr>
        <w:t>目标</w:t>
      </w:r>
      <w:r>
        <w:rPr>
          <w:rFonts w:hint="eastAsia"/>
          <w:b/>
          <w:bCs/>
        </w:rPr>
        <w:t>分布</w:t>
      </w:r>
      <w:r>
        <w:rPr>
          <w:b/>
          <w:bCs/>
        </w:rPr>
        <w:t>图</w:t>
      </w:r>
    </w:p>
    <w:tbl>
      <w:tblPr>
        <w:tblStyle w:val="7"/>
        <w:tblW w:w="85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61"/>
        <w:gridCol w:w="426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  <w:vAlign w:val="center"/>
          </w:tcPr>
          <w:p>
            <w:pPr>
              <w:pStyle w:val="2"/>
              <w:spacing w:line="240" w:lineRule="auto"/>
              <w:jc w:val="center"/>
              <w:rPr>
                <w:rFonts w:hint="eastAsia" w:eastAsia="宋体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eastAsia" w:eastAsia="宋体"/>
                <w:sz w:val="21"/>
                <w:szCs w:val="21"/>
                <w:vertAlign w:val="baseline"/>
                <w:lang w:eastAsia="zh-CN"/>
              </w:rPr>
              <w:drawing>
                <wp:inline distT="0" distB="0" distL="114300" distR="114300">
                  <wp:extent cx="1661160" cy="2215515"/>
                  <wp:effectExtent l="0" t="0" r="0" b="9525"/>
                  <wp:docPr id="3" name="图片 3" descr="IMG20180821152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20180821152112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1160" cy="2215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vAlign w:val="center"/>
          </w:tcPr>
          <w:p>
            <w:pPr>
              <w:pStyle w:val="2"/>
              <w:spacing w:line="240" w:lineRule="auto"/>
              <w:jc w:val="center"/>
              <w:rPr>
                <w:sz w:val="21"/>
                <w:szCs w:val="21"/>
                <w:vertAlign w:val="baseline"/>
              </w:rPr>
            </w:pPr>
            <w:r>
              <w:rPr>
                <w:rFonts w:hint="eastAsia" w:eastAsia="宋体"/>
                <w:sz w:val="21"/>
                <w:szCs w:val="21"/>
                <w:vertAlign w:val="baseline"/>
                <w:lang w:eastAsia="zh-CN"/>
              </w:rPr>
              <w:drawing>
                <wp:inline distT="0" distB="0" distL="114300" distR="114300">
                  <wp:extent cx="2535555" cy="1901825"/>
                  <wp:effectExtent l="0" t="0" r="9525" b="3175"/>
                  <wp:docPr id="5" name="图片 5" descr="IMG201808211547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IMG20180821154719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5555" cy="1901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  <w:vAlign w:val="center"/>
          </w:tcPr>
          <w:p>
            <w:pPr>
              <w:pStyle w:val="2"/>
              <w:spacing w:line="240" w:lineRule="auto"/>
              <w:jc w:val="center"/>
              <w:rPr>
                <w:rFonts w:hint="eastAsia" w:eastAsia="宋体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eastAsia="zh-CN"/>
              </w:rPr>
              <w:t>物流联合工房</w:t>
            </w:r>
          </w:p>
        </w:tc>
        <w:tc>
          <w:tcPr>
            <w:tcW w:w="4261" w:type="dxa"/>
            <w:vAlign w:val="center"/>
          </w:tcPr>
          <w:p>
            <w:pPr>
              <w:pStyle w:val="2"/>
              <w:spacing w:line="240" w:lineRule="auto"/>
              <w:jc w:val="center"/>
              <w:rPr>
                <w:rFonts w:hint="eastAsia" w:eastAsia="宋体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eastAsia="zh-CN"/>
              </w:rPr>
              <w:t>空调冷却塔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  <w:vAlign w:val="center"/>
          </w:tcPr>
          <w:p>
            <w:pPr>
              <w:pStyle w:val="2"/>
              <w:spacing w:line="240" w:lineRule="auto"/>
              <w:jc w:val="center"/>
              <w:rPr>
                <w:rFonts w:hint="eastAsia" w:eastAsia="宋体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eastAsia" w:eastAsia="宋体"/>
                <w:sz w:val="21"/>
                <w:szCs w:val="21"/>
                <w:vertAlign w:val="baseline"/>
                <w:lang w:eastAsia="zh-CN"/>
              </w:rPr>
              <w:drawing>
                <wp:inline distT="0" distB="0" distL="114300" distR="114300">
                  <wp:extent cx="1561465" cy="2081530"/>
                  <wp:effectExtent l="0" t="0" r="8255" b="6350"/>
                  <wp:docPr id="11" name="图片 11" descr="IMG201808211606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 descr="IMG20180821160648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1465" cy="2081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vAlign w:val="center"/>
          </w:tcPr>
          <w:p>
            <w:pPr>
              <w:pStyle w:val="2"/>
              <w:spacing w:line="240" w:lineRule="auto"/>
              <w:jc w:val="center"/>
              <w:rPr>
                <w:rFonts w:hint="eastAsia" w:eastAsia="宋体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eastAsia" w:eastAsia="宋体"/>
                <w:sz w:val="21"/>
                <w:szCs w:val="21"/>
                <w:vertAlign w:val="baseline"/>
                <w:lang w:eastAsia="zh-CN"/>
              </w:rPr>
              <w:drawing>
                <wp:inline distT="0" distB="0" distL="114300" distR="114300">
                  <wp:extent cx="1552575" cy="2070100"/>
                  <wp:effectExtent l="0" t="0" r="1905" b="2540"/>
                  <wp:docPr id="12" name="图片 12" descr="IMG20180821161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 descr="IMG20180821161232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2575" cy="2070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  <w:vAlign w:val="center"/>
          </w:tcPr>
          <w:p>
            <w:pPr>
              <w:pStyle w:val="2"/>
              <w:spacing w:line="240" w:lineRule="auto"/>
              <w:jc w:val="center"/>
              <w:rPr>
                <w:rFonts w:hint="eastAsia" w:eastAsia="宋体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eastAsia="zh-CN"/>
              </w:rPr>
              <w:t>垃圾箱</w:t>
            </w:r>
          </w:p>
        </w:tc>
        <w:tc>
          <w:tcPr>
            <w:tcW w:w="4261" w:type="dxa"/>
            <w:vAlign w:val="center"/>
          </w:tcPr>
          <w:p>
            <w:pPr>
              <w:pStyle w:val="2"/>
              <w:spacing w:line="240" w:lineRule="auto"/>
              <w:jc w:val="center"/>
              <w:rPr>
                <w:rFonts w:hint="eastAsia" w:eastAsia="宋体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eastAsia="zh-CN"/>
              </w:rPr>
              <w:t>锅炉房</w:t>
            </w:r>
          </w:p>
        </w:tc>
      </w:tr>
    </w:tbl>
    <w:p>
      <w:pPr>
        <w:jc w:val="center"/>
        <w:rPr>
          <w:rFonts w:hint="eastAsia"/>
          <w:b/>
          <w:bCs/>
          <w:szCs w:val="22"/>
          <w:lang w:val="en-US" w:eastAsia="zh-CN"/>
        </w:rPr>
      </w:pPr>
      <w:r>
        <w:rPr>
          <w:rFonts w:hint="eastAsia"/>
          <w:b/>
          <w:bCs/>
          <w:szCs w:val="22"/>
          <w:lang w:eastAsia="zh-CN"/>
        </w:rPr>
        <w:t>附图</w:t>
      </w:r>
      <w:r>
        <w:rPr>
          <w:rFonts w:hint="eastAsia"/>
          <w:b/>
          <w:bCs/>
          <w:szCs w:val="22"/>
          <w:lang w:val="en-US" w:eastAsia="zh-CN"/>
        </w:rPr>
        <w:t>4 项目现状</w:t>
      </w:r>
      <w:bookmarkStart w:id="0" w:name="_GoBack"/>
      <w:bookmarkEnd w:id="0"/>
      <w:r>
        <w:rPr>
          <w:rFonts w:hint="eastAsia"/>
          <w:b/>
          <w:bCs/>
          <w:szCs w:val="22"/>
          <w:lang w:val="en-US" w:eastAsia="zh-CN"/>
        </w:rPr>
        <w:t>图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新宋体-18030">
    <w:altName w:val="宋体"/>
    <w:panose1 w:val="00000000000000000000"/>
    <w:charset w:val="00"/>
    <w:family w:val="auto"/>
    <w:pitch w:val="default"/>
    <w:sig w:usb0="00000000" w:usb1="00000000" w:usb2="00000000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C706FD0"/>
    <w:rsid w:val="00706D9F"/>
    <w:rsid w:val="084235D5"/>
    <w:rsid w:val="09A86FC6"/>
    <w:rsid w:val="0B1736F1"/>
    <w:rsid w:val="0D3343FB"/>
    <w:rsid w:val="10365C6D"/>
    <w:rsid w:val="103B7351"/>
    <w:rsid w:val="15AB4B47"/>
    <w:rsid w:val="1ABF5191"/>
    <w:rsid w:val="21C80104"/>
    <w:rsid w:val="314F2A76"/>
    <w:rsid w:val="349B695A"/>
    <w:rsid w:val="403E0C31"/>
    <w:rsid w:val="4EF16E82"/>
    <w:rsid w:val="4F4D0493"/>
    <w:rsid w:val="5110271D"/>
    <w:rsid w:val="5C706FD0"/>
    <w:rsid w:val="5D7F255A"/>
    <w:rsid w:val="6C5D7A63"/>
    <w:rsid w:val="6D535020"/>
    <w:rsid w:val="71F56DC0"/>
    <w:rsid w:val="77217456"/>
    <w:rsid w:val="77A048F4"/>
    <w:rsid w:val="7D8C67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360" w:lineRule="auto"/>
      <w:jc w:val="both"/>
    </w:pPr>
    <w:rPr>
      <w:rFonts w:ascii="Times New Roman" w:hAnsi="Times New Roman" w:eastAsia="宋体" w:cs="Times New Roman"/>
      <w:kern w:val="2"/>
      <w:sz w:val="24"/>
      <w:lang w:val="en-US" w:eastAsia="zh-CN" w:bidi="ar-SA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Lines="0" w:beforeAutospacing="0" w:afterLines="0" w:afterAutospacing="0" w:line="240" w:lineRule="auto"/>
      <w:outlineLvl w:val="2"/>
    </w:pPr>
    <w:rPr>
      <w:rFonts w:ascii="Times New Roman" w:hAnsi="Times New Roman" w:eastAsia="黑体"/>
      <w:sz w:val="28"/>
    </w:rPr>
  </w:style>
  <w:style w:type="character" w:default="1" w:styleId="5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3"/>
    <w:qFormat/>
    <w:uiPriority w:val="0"/>
    <w:pPr>
      <w:spacing w:after="120" w:afterLines="0"/>
    </w:pPr>
  </w:style>
  <w:style w:type="paragraph" w:customStyle="1" w:styleId="3">
    <w:name w:val="xl27"/>
    <w:basedOn w:val="1"/>
    <w:qFormat/>
    <w:uiPriority w:val="0"/>
    <w:pPr>
      <w:widowControl/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pacing w:before="100" w:beforeAutospacing="1" w:after="100" w:afterAutospacing="1"/>
      <w:jc w:val="center"/>
    </w:pPr>
    <w:rPr>
      <w:rFonts w:ascii="新宋体-18030" w:hAnsi="新宋体-18030" w:eastAsia="新宋体-18030" w:cs="新宋体-18030"/>
      <w:kern w:val="0"/>
      <w:sz w:val="24"/>
    </w:rPr>
  </w:style>
  <w:style w:type="table" w:styleId="7">
    <w:name w:val="Table Grid"/>
    <w:basedOn w:val="6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tiff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wps\addons\pool\win-i386\knewfileruby_1.0.0.12\template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Office_10.1.0.7668_F1E327BC-269C-435d-A152-05C5408002CA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2018-11-08T07:58:00Z</dcterms:created>
  <dc:creator>Administrator</dc:creator>
  <cp:lastModifiedBy>Administrator</cp:lastModifiedBy>
  <dcterms:modified xsi:type="dcterms:W3CDTF">2018-11-20T01:50:25Z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2052-10.1.0.7668</vt:lpwstr>
  </property>
</Properties>
</file>