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1757680</wp:posOffset>
                </wp:positionH>
                <wp:positionV relativeFrom="paragraph">
                  <wp:posOffset>5417820</wp:posOffset>
                </wp:positionV>
                <wp:extent cx="5429250" cy="433705"/>
                <wp:effectExtent l="0" t="0" r="0" b="4445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357120" y="6560820"/>
                          <a:ext cx="5429250" cy="4337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  <w:t>1 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8.4pt;margin-top:426.6pt;height:34.15pt;width:427.5pt;z-index:251694080;mso-width-relative:page;mso-height-relative:page;" fillcolor="#FFFFFF [3201]" filled="t" stroked="f" coordsize="21600,21600" o:gfxdata="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utRuE1wAAAAwBAAAPAAAAAAAAAAEAIAAAACIAAABk&#10;cnMvZG93bnJldi54bWxQSwECFAAUAAAACACHTuJAR7qnGkACAABPBAAADgAAAAAAAAABACAAAAAm&#10;AQAAZHJzL2Uyb0RvYy54bWxQSwUGAAAAAAYABgBZAQAA2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  <w:t>1 项目地理位置图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8160385</wp:posOffset>
            </wp:positionH>
            <wp:positionV relativeFrom="paragraph">
              <wp:posOffset>36195</wp:posOffset>
            </wp:positionV>
            <wp:extent cx="566420" cy="669925"/>
            <wp:effectExtent l="0" t="0" r="5080" b="15875"/>
            <wp:wrapNone/>
            <wp:docPr id="5" name="图片 2" descr="岳阳市风玫瑰（包括下属县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岳阳市风玫瑰（包括下属县）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669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133985</wp:posOffset>
                </wp:positionH>
                <wp:positionV relativeFrom="paragraph">
                  <wp:posOffset>4541520</wp:posOffset>
                </wp:positionV>
                <wp:extent cx="1666875" cy="762000"/>
                <wp:effectExtent l="6350" t="6350" r="22225" b="1270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06145" y="5441950"/>
                          <a:ext cx="1666875" cy="76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spacing w:before="0" w:beforeAutospacing="0" w:after="0" w:afterAutospacing="0"/>
                              <w:ind w:left="0" w:right="0"/>
                              <w:jc w:val="both"/>
                              <w:rPr>
                                <w:b/>
                                <w:bCs w:val="0"/>
                                <w:color w:val="000000" w:themeColor="text1"/>
                                <w:lang w:val="en-US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Calibri" w:hAnsi="Calibri" w:eastAsia="宋体" w:cs="宋体"/>
                                <w:b/>
                                <w:bCs w:val="0"/>
                                <w:color w:val="000000" w:themeColor="text1"/>
                                <w:kern w:val="2"/>
                                <w:sz w:val="21"/>
                                <w:szCs w:val="22"/>
                                <w:lang w:val="en-US" w:eastAsia="zh-CN" w:bidi="ar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图例：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spacing w:before="0" w:beforeAutospacing="0" w:after="0" w:afterAutospacing="0"/>
                              <w:ind w:left="0" w:right="0"/>
                              <w:jc w:val="center"/>
                              <w:rPr>
                                <w:sz w:val="24"/>
                                <w:szCs w:val="22"/>
                                <w:lang w:val="en-US"/>
                              </w:rPr>
                            </w:pPr>
                            <w:r>
                              <w:rPr>
                                <w:rFonts w:hint="default" w:ascii="Calibri" w:hAnsi="Calibri" w:eastAsia="宋体" w:cs="Times New Roman"/>
                                <w:kern w:val="2"/>
                                <w:sz w:val="24"/>
                                <w:szCs w:val="22"/>
                                <w:lang w:val="en-US" w:eastAsia="zh-CN" w:bidi="ar"/>
                              </w:rPr>
                              <w:drawing>
                                <wp:inline distT="0" distB="0" distL="114300" distR="114300">
                                  <wp:extent cx="981075" cy="95250"/>
                                  <wp:effectExtent l="0" t="0" r="9525" b="0"/>
                                  <wp:docPr id="14" name="图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" name="图片 2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107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wordWrap w:val="0"/>
                              <w:spacing w:before="0" w:beforeAutospacing="0" w:after="0" w:afterAutospacing="0"/>
                              <w:ind w:left="0" w:right="-210" w:rightChars="-100"/>
                              <w:jc w:val="left"/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 xml:space="preserve">0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>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 xml:space="preserve">  0.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 xml:space="preserve">7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>1.4   2.1k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>m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.55pt;margin-top:357.6pt;height:60pt;width:131.25pt;z-index:251689984;v-text-anchor:middle;mso-width-relative:page;mso-height-relative:page;" fillcolor="#FFFFFF [3212]" filled="t" stroked="t" coordsize="21600,21600" o:gfxdata="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ALwzUDXAAAACgEAAA8AAAAAAAAAAQAgAAAAIgAAAGRycy9kb3ducmV2LnhtbFBLAQIU&#10;ABQAAAAIAIdO4kAsqOrNZgIAAL4EAAAOAAAAAAAAAAEAIAAAACYBAABkcnMvZTJvRG9jLnhtbFBL&#10;BQYAAAAABgAGAFkBAAD+BQ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widowControl w:val="0"/>
                        <w:suppressLineNumbers w:val="0"/>
                        <w:spacing w:before="0" w:beforeAutospacing="0" w:after="0" w:afterAutospacing="0"/>
                        <w:ind w:left="0" w:right="0"/>
                        <w:jc w:val="both"/>
                        <w:rPr>
                          <w:b/>
                          <w:bCs w:val="0"/>
                          <w:color w:val="000000" w:themeColor="text1"/>
                          <w:lang w:val="en-US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Calibri" w:hAnsi="Calibri" w:eastAsia="宋体" w:cs="宋体"/>
                          <w:b/>
                          <w:bCs w:val="0"/>
                          <w:color w:val="000000" w:themeColor="text1"/>
                          <w:kern w:val="2"/>
                          <w:sz w:val="21"/>
                          <w:szCs w:val="22"/>
                          <w:lang w:val="en-US" w:eastAsia="zh-CN" w:bidi="ar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图例：</w:t>
                      </w:r>
                    </w:p>
                    <w:p>
                      <w:pPr>
                        <w:keepNext w:val="0"/>
                        <w:keepLines w:val="0"/>
                        <w:widowControl w:val="0"/>
                        <w:suppressLineNumbers w:val="0"/>
                        <w:spacing w:before="0" w:beforeAutospacing="0" w:after="0" w:afterAutospacing="0"/>
                        <w:ind w:left="0" w:right="0"/>
                        <w:jc w:val="center"/>
                        <w:rPr>
                          <w:sz w:val="24"/>
                          <w:szCs w:val="22"/>
                          <w:lang w:val="en-US"/>
                        </w:rPr>
                      </w:pPr>
                      <w:r>
                        <w:rPr>
                          <w:rFonts w:hint="default" w:ascii="Calibri" w:hAnsi="Calibri" w:eastAsia="宋体" w:cs="Times New Roman"/>
                          <w:kern w:val="2"/>
                          <w:sz w:val="24"/>
                          <w:szCs w:val="22"/>
                          <w:lang w:val="en-US" w:eastAsia="zh-CN" w:bidi="ar"/>
                        </w:rPr>
                        <w:drawing>
                          <wp:inline distT="0" distB="0" distL="114300" distR="114300">
                            <wp:extent cx="981075" cy="95250"/>
                            <wp:effectExtent l="0" t="0" r="9525" b="0"/>
                            <wp:docPr id="14" name="图片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" name="图片 2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107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keepNext w:val="0"/>
                        <w:keepLines w:val="0"/>
                        <w:widowControl w:val="0"/>
                        <w:suppressLineNumbers w:val="0"/>
                        <w:wordWrap w:val="0"/>
                        <w:spacing w:before="0" w:beforeAutospacing="0" w:after="0" w:afterAutospacing="0"/>
                        <w:ind w:left="0" w:right="-210" w:rightChars="-100"/>
                        <w:jc w:val="left"/>
                        <w:rPr>
                          <w:rFonts w:hint="default" w:ascii="Times New Roman" w:hAnsi="Times New Roman" w:cs="Times New Roman"/>
                          <w:color w:val="auto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 xml:space="preserve">0  </w:t>
                      </w:r>
                      <w:r>
                        <w:rPr>
                          <w:rFonts w:hint="eastAsia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>0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 xml:space="preserve"> </w:t>
                      </w:r>
                      <w:r>
                        <w:rPr>
                          <w:rFonts w:hint="eastAsia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 xml:space="preserve">  0.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 xml:space="preserve">7  </w:t>
                      </w:r>
                      <w:r>
                        <w:rPr>
                          <w:rFonts w:hint="eastAsia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>1.4   2.1k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>m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3825240</wp:posOffset>
                </wp:positionH>
                <wp:positionV relativeFrom="paragraph">
                  <wp:posOffset>2764155</wp:posOffset>
                </wp:positionV>
                <wp:extent cx="3723005" cy="1024890"/>
                <wp:effectExtent l="1270" t="4445" r="9525" b="18415"/>
                <wp:wrapNone/>
                <wp:docPr id="15" name="直接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5918200" y="4706620"/>
                          <a:ext cx="3723005" cy="102489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01.2pt;margin-top:217.65pt;height:80.7pt;width:293.15pt;z-index:251691008;mso-width-relative:page;mso-height-relative:page;" filled="f" stroked="t" coordsize="21600,21600" o:gfxdata="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E1jPttkAAAAMAQAADwAA&#10;AAAAAAABACAAAAAiAAAAZHJzL2Rvd25yZXYueG1sUEsBAhQAFAAAAAgAh07iQKlVaEPcAQAAdwMA&#10;AA4AAAAAAAAAAQAgAAAAKAEAAGRycy9lMm9Eb2MueG1sUEsFBgAAAAAGAAYAWQEAAHYFAAAAAA=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ascii="宋体" w:hAnsi="宋体" w:eastAsia="宋体" w:cs="宋体"/>
          <w:sz w:val="24"/>
          <w:szCs w:val="24"/>
          <w:lang w:eastAsia="zh-CN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6535420</wp:posOffset>
            </wp:positionH>
            <wp:positionV relativeFrom="paragraph">
              <wp:posOffset>3138170</wp:posOffset>
            </wp:positionV>
            <wp:extent cx="2200275" cy="2162810"/>
            <wp:effectExtent l="9525" t="9525" r="19050" b="18415"/>
            <wp:wrapNone/>
            <wp:docPr id="12" name="图片 4" descr="说明: 20096201827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 descr="说明: 20096201827157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21628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0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3374390</wp:posOffset>
                </wp:positionH>
                <wp:positionV relativeFrom="paragraph">
                  <wp:posOffset>2209800</wp:posOffset>
                </wp:positionV>
                <wp:extent cx="1067435" cy="353060"/>
                <wp:effectExtent l="6350" t="6350" r="12065" b="212090"/>
                <wp:wrapNone/>
                <wp:docPr id="4" name="圆角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87745" y="3906520"/>
                          <a:ext cx="1067435" cy="353060"/>
                        </a:xfrm>
                        <a:prstGeom prst="wedgeRoundRectCallout">
                          <a:avLst>
                            <a:gd name="adj1" fmla="val -11689"/>
                            <a:gd name="adj2" fmla="val 105035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265.7pt;margin-top:174pt;height:27.8pt;width:84.05pt;z-index:251686912;v-text-anchor:middle;mso-width-relative:page;mso-height-relative:page;" filled="f" stroked="t" coordsize="21600,21600" o:gfxdata="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" adj="8275,33488,14400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3720465</wp:posOffset>
                </wp:positionH>
                <wp:positionV relativeFrom="paragraph">
                  <wp:posOffset>2691765</wp:posOffset>
                </wp:positionV>
                <wp:extent cx="114935" cy="123825"/>
                <wp:effectExtent l="6350" t="6350" r="12065" b="22225"/>
                <wp:wrapNone/>
                <wp:docPr id="3" name="椭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44870" y="4487545"/>
                          <a:ext cx="114935" cy="1238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92.95pt;margin-top:211.95pt;height:9.75pt;width:9.05pt;z-index:251685888;v-text-anchor:middle;mso-width-relative:page;mso-height-relative:page;" fillcolor="#FF0000" filled="t" stroked="t" coordsize="21600,21600" o:gfxdata="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CsK3kDYAAAACwEAAA8AAAAAAAAAAQAgAAAAIgAAAGRycy9kb3ducmV2LnhtbFBLAQIUABQAAAAI&#10;AIdO4kDDF0SqXwIAALQEAAAOAAAAAAAAAAEAIAAAACcBAABkcnMvZTJvRG9jLnhtbFBLBQYAAAAA&#10;BgAGAFkBAAD4BQAAAAA=&#10;">
                <v:fill on="t" focussize="0,0"/>
                <v:stroke weight="1pt" color="#FF0000 [3205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588375" cy="5270500"/>
            <wp:effectExtent l="9525" t="9525" r="12700" b="1587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588375" cy="52705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1894840</wp:posOffset>
                </wp:positionH>
                <wp:positionV relativeFrom="paragraph">
                  <wp:posOffset>5615940</wp:posOffset>
                </wp:positionV>
                <wp:extent cx="5429250" cy="433705"/>
                <wp:effectExtent l="0" t="0" r="0" b="4445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9250" cy="4337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  <w:t>2 环境保护目标图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9.2pt;margin-top:442.2pt;height:34.15pt;width:427.5pt;z-index:251695104;mso-width-relative:page;mso-height-relative:page;" fillcolor="#FFFFFF [3201]" filled="t" stroked="f" coordsize="21600,21600" o:gfxdata="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L4NTNLXAAAADAEAAA8AAAAAAAAAAQAgAAAAIgAAAGRycy9kb3ducmV2Lnht&#10;bFBLAQIUABQAAAAIAIdO4kDRJN6PMwIAAEMEAAAOAAAAAAAAAAEAIAAAACYBAABkcnMvZTJvRG9j&#10;LnhtbFBLBQYAAAAABgAGAFkBAADL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  <w:t>2 环境保护目标图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4295140</wp:posOffset>
                </wp:positionH>
                <wp:positionV relativeFrom="paragraph">
                  <wp:posOffset>5173980</wp:posOffset>
                </wp:positionV>
                <wp:extent cx="1172845" cy="274955"/>
                <wp:effectExtent l="4445" t="5080" r="22860" b="5715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2845" cy="274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金山寺村居民点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8.2pt;margin-top:407.4pt;height:21.65pt;width:92.35pt;z-index:251711488;mso-width-relative:page;mso-height-relative:page;" fillcolor="#FFFFFF [3201]" filled="t" stroked="t" coordsize="21600,21600" o:gfxdata="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MI8VjNcAAAALAQAADwAAAAAAAAABACAAAAAiAAAAZHJzL2Rv&#10;d25yZXYueG1sUEsBAhQAFAAAAAgAh07iQKphk1M7AgAAbAQAAA4AAAAAAAAAAQAgAAAAJgEAAGRy&#10;cy9lMm9Eb2MueG1sUEsFBgAAAAAGAAYAWQEAANMFAAAAAA=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金山寺村居民点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4025265</wp:posOffset>
                </wp:positionH>
                <wp:positionV relativeFrom="paragraph">
                  <wp:posOffset>5233670</wp:posOffset>
                </wp:positionV>
                <wp:extent cx="149860" cy="128905"/>
                <wp:effectExtent l="6350" t="6350" r="15240" b="17145"/>
                <wp:wrapNone/>
                <wp:docPr id="39" name="流程图: 联系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" cy="12890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316.95pt;margin-top:412.1pt;height:10.15pt;width:11.8pt;z-index:251710464;v-text-anchor:middle;mso-width-relative:page;mso-height-relative:page;" fillcolor="#FFFF00" filled="t" stroked="t" coordsize="21600,21600" o:gfxdata="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pYRhz3AAAAAsBAAAPAAAAAAAAAAEAIAAAACIAAABkcnMvZG93bnJl&#10;di54bWxQSwECFAAUAAAACACHTuJAsDxY9msCAADABAAADgAAAAAAAAABACAAAAArAQAAZHJzL2Uy&#10;b0RvYy54bWxQSwUGAAAAAAYABgBZAQAACAYAAAAA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5772150</wp:posOffset>
                </wp:positionH>
                <wp:positionV relativeFrom="paragraph">
                  <wp:posOffset>4491990</wp:posOffset>
                </wp:positionV>
                <wp:extent cx="1004570" cy="274955"/>
                <wp:effectExtent l="4445" t="4445" r="19685" b="635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4570" cy="274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欧公坡居民点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54.5pt;margin-top:353.7pt;height:21.65pt;width:79.1pt;z-index:251709440;mso-width-relative:page;mso-height-relative:page;" fillcolor="#FFFFFF [3201]" filled="t" stroked="t" coordsize="21600,21600" o:gfxdata="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C4b1pvZAAAADAEAAA8AAAAAAAAAAQAgAAAAIgAAAGRycy9k&#10;b3ducmV2LnhtbFBLAQIUABQAAAAIAIdO4kB4TcEgOgIAAGwEAAAOAAAAAAAAAAEAIAAAACgBAABk&#10;cnMvZTJvRG9jLnhtbFBLBQYAAAAABgAGAFkBAADUBQAAAAA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欧公坡居民点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5788025</wp:posOffset>
                </wp:positionH>
                <wp:positionV relativeFrom="paragraph">
                  <wp:posOffset>4319270</wp:posOffset>
                </wp:positionV>
                <wp:extent cx="149860" cy="128905"/>
                <wp:effectExtent l="6350" t="6350" r="15240" b="17145"/>
                <wp:wrapNone/>
                <wp:docPr id="37" name="流程图: 联系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" cy="12890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455.75pt;margin-top:340.1pt;height:10.15pt;width:11.8pt;z-index:251708416;v-text-anchor:middle;mso-width-relative:page;mso-height-relative:page;" fillcolor="#FFFF00" filled="t" stroked="t" coordsize="21600,21600" o:gfxdata="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BcASa9wAAAALAQAADwAAAAAAAAABACAAAAAiAAAAZHJzL2Rvd25y&#10;ZXYueG1sUEsBAhQAFAAAAAgAh07iQHQsTq1sAgAAwAQAAA4AAAAAAAAAAQAgAAAAKwEAAGRycy9l&#10;Mm9Eb2MueG1sUEsFBgAAAAAGAAYAWQEAAAkGAAAAAA==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4996815</wp:posOffset>
                </wp:positionH>
                <wp:positionV relativeFrom="paragraph">
                  <wp:posOffset>2371090</wp:posOffset>
                </wp:positionV>
                <wp:extent cx="1004570" cy="274955"/>
                <wp:effectExtent l="4445" t="4445" r="19685" b="635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616575" y="3413760"/>
                          <a:ext cx="1004570" cy="274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十字坡居民点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3.45pt;margin-top:186.7pt;height:21.65pt;width:79.1pt;z-index:251697152;mso-width-relative:page;mso-height-relative:page;" fillcolor="#FFFFFF [3201]" filled="t" stroked="t" coordsize="21600,21600" o:gfxdata="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g0MRM2QAAAAsBAAAPAAAAAAAAAAEA&#10;IAAAACIAAABkcnMvZG93bnJldi54bWxQSwECFAAUAAAACACHTuJAG8Eh0kcCAAB4BAAADgAAAAAA&#10;AAABACAAAAAoAQAAZHJzL2Uyb0RvYy54bWxQSwUGAAAAAAYABgBZAQAA4QUAAAAA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十字坡居民点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5262880</wp:posOffset>
                </wp:positionH>
                <wp:positionV relativeFrom="paragraph">
                  <wp:posOffset>2714625</wp:posOffset>
                </wp:positionV>
                <wp:extent cx="149860" cy="128905"/>
                <wp:effectExtent l="6350" t="6350" r="15240" b="17145"/>
                <wp:wrapNone/>
                <wp:docPr id="22" name="流程图: 联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500370" y="3636010"/>
                          <a:ext cx="149860" cy="12890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414.4pt;margin-top:213.75pt;height:10.15pt;width:11.8pt;z-index:251696128;v-text-anchor:middle;mso-width-relative:page;mso-height-relative:page;" fillcolor="#FFFF00" filled="t" stroked="t" coordsize="21600,21600" o:gfxdata="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L5u74ncAAAACwEAAA8AAAAAAAAAAQAgAAAA&#10;IgAAAGRycy9kb3ducmV2LnhtbFBLAQIUABQAAAAIAIdO4kAKo6N0eQIAAMwEAAAOAAAAAAAAAAEA&#10;IAAAACsBAABkcnMvZTJvRG9jLnhtbFBLBQYAAAAABgAGAFkBAAAWBgAAAAA=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3270250</wp:posOffset>
                </wp:positionH>
                <wp:positionV relativeFrom="paragraph">
                  <wp:posOffset>2917190</wp:posOffset>
                </wp:positionV>
                <wp:extent cx="1003935" cy="274955"/>
                <wp:effectExtent l="4445" t="4445" r="20320" b="635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3935" cy="274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新华花苑小区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7.5pt;margin-top:229.7pt;height:21.65pt;width:79.05pt;z-index:251701248;mso-width-relative:page;mso-height-relative:page;" fillcolor="#FFFFFF [3201]" filled="t" stroked="t" coordsize="21600,21600" o:gfxdata="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POU31LYAAAACwEAAA8AAAAAAAAAAQAgAAAAIgAAAGRycy9k&#10;b3ducmV2LnhtbFBLAQIUABQAAAAIAIdO4kC1b9M3OwIAAGwEAAAOAAAAAAAAAAEAIAAAACcBAABk&#10;cnMvZTJvRG9jLnhtbFBLBQYAAAAABgAGAFkBAADUBQAAAAA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新华花苑小区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4065270</wp:posOffset>
                </wp:positionH>
                <wp:positionV relativeFrom="paragraph">
                  <wp:posOffset>3263265</wp:posOffset>
                </wp:positionV>
                <wp:extent cx="149860" cy="128905"/>
                <wp:effectExtent l="6350" t="6350" r="15240" b="17145"/>
                <wp:wrapNone/>
                <wp:docPr id="26" name="流程图: 联系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" cy="12890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320.1pt;margin-top:256.95pt;height:10.15pt;width:11.8pt;z-index:251700224;v-text-anchor:middle;mso-width-relative:page;mso-height-relative:page;" fillcolor="#FFFF00" filled="t" stroked="t" coordsize="21600,21600" o:gfxdata="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Mjf0T7bAAAACwEAAA8AAAAAAAAAAQAgAAAAIgAAAGRycy9kb3ducmV2&#10;LnhtbFBLAQIUABQAAAAIAIdO4kDddoDcawIAAMAEAAAOAAAAAAAAAAEAIAAAACoBAABkcnMvZTJv&#10;RG9jLnhtbFBLBQYAAAAABgAGAFkBAAAHBgAAAAA=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2914650</wp:posOffset>
                </wp:positionH>
                <wp:positionV relativeFrom="paragraph">
                  <wp:posOffset>4001135</wp:posOffset>
                </wp:positionV>
                <wp:extent cx="1003935" cy="274955"/>
                <wp:effectExtent l="4445" t="4445" r="20320" b="635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3935" cy="274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金山花苑小区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5pt;margin-top:315.05pt;height:21.65pt;width:79.05pt;z-index:251702272;mso-width-relative:page;mso-height-relative:page;" fillcolor="#FFFFFF [3201]" filled="t" stroked="t" coordsize="21600,21600" o:gfxdata="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FWRiM3YAAAACwEAAA8AAAAAAAAAAQAgAAAAIgAAAGRycy9k&#10;b3ducmV2LnhtbFBLAQIUABQAAAAIAIdO4kBUqbo2OwIAAGwEAAAOAAAAAAAAAAEAIAAAACcBAABk&#10;cnMvZTJvRG9jLnhtbFBLBQYAAAAABgAGAFkBAADUBQAAAAA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金山花苑小区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3932555</wp:posOffset>
                </wp:positionH>
                <wp:positionV relativeFrom="paragraph">
                  <wp:posOffset>3966210</wp:posOffset>
                </wp:positionV>
                <wp:extent cx="149860" cy="128905"/>
                <wp:effectExtent l="6350" t="6350" r="15240" b="17145"/>
                <wp:wrapNone/>
                <wp:docPr id="29" name="流程图: 联系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" cy="12890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309.65pt;margin-top:312.3pt;height:10.15pt;width:11.8pt;z-index:251703296;v-text-anchor:middle;mso-width-relative:page;mso-height-relative:page;" fillcolor="#FFFF00" filled="t" stroked="t" coordsize="21600,21600" o:gfxdata="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24DN+doAAAALAQAADwAAAAAAAAABACAAAAAiAAAAZHJzL2Rvd25yZXYu&#10;eG1sUEsBAhQAFAAAAAgAh07iQCLQk0drAgAAwAQAAA4AAAAAAAAAAQAgAAAAKQEAAGRycy9lMm9E&#10;b2MueG1sUEsFBgAAAAAGAAYAWQEAAAYGAAAAAA==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4735830</wp:posOffset>
                </wp:positionH>
                <wp:positionV relativeFrom="paragraph">
                  <wp:posOffset>3912870</wp:posOffset>
                </wp:positionV>
                <wp:extent cx="149860" cy="128905"/>
                <wp:effectExtent l="6350" t="6350" r="15240" b="17145"/>
                <wp:wrapNone/>
                <wp:docPr id="30" name="流程图: 联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" cy="12890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372.9pt;margin-top:308.1pt;height:10.15pt;width:11.8pt;z-index:251704320;v-text-anchor:middle;mso-width-relative:page;mso-height-relative:page;" fillcolor="#FFFF00" filled="t" stroked="t" coordsize="21600,21600" o:gfxdata="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BIxt+/3AAAAAsBAAAPAAAAAAAAAAEAIAAAACIAAABkcnMvZG93bnJl&#10;di54bWxQSwECFAAUAAAACACHTuJAFiTFgGsCAADABAAADgAAAAAAAAABACAAAAArAQAAZHJzL2Uy&#10;b0RvYy54bWxQSwUGAAAAAAYABgBZAQAACAYAAAAA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4505960</wp:posOffset>
                </wp:positionH>
                <wp:positionV relativeFrom="paragraph">
                  <wp:posOffset>4131945</wp:posOffset>
                </wp:positionV>
                <wp:extent cx="782320" cy="274955"/>
                <wp:effectExtent l="4445" t="4445" r="13335" b="635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2320" cy="274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散户居民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4.8pt;margin-top:325.35pt;height:21.65pt;width:61.6pt;z-index:251705344;mso-width-relative:page;mso-height-relative:page;" fillcolor="#FFFFFF [3201]" filled="t" stroked="t" coordsize="21600,21600" o:gfxdata="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G5cGJXYAAAACwEAAA8AAAAAAAAAAQAgAAAAIgAAAGRycy9k&#10;b3ducmV2LnhtbFBLAQIUABQAAAAIAIdO4kBv5BhjOwIAAGsEAAAOAAAAAAAAAAEAIAAAACcBAABk&#10;cnMvZTJvRG9jLnhtbFBLBQYAAAAABgAGAFkBAADUBQAAAAA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散户居民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17780</wp:posOffset>
                </wp:positionH>
                <wp:positionV relativeFrom="paragraph">
                  <wp:posOffset>4692015</wp:posOffset>
                </wp:positionV>
                <wp:extent cx="1666875" cy="762000"/>
                <wp:effectExtent l="6350" t="6350" r="22225" b="1270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6875" cy="76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spacing w:before="0" w:beforeAutospacing="0" w:after="0" w:afterAutospacing="0"/>
                              <w:ind w:left="0" w:right="0"/>
                              <w:jc w:val="both"/>
                              <w:rPr>
                                <w:b/>
                                <w:bCs w:val="0"/>
                                <w:color w:val="000000" w:themeColor="text1"/>
                                <w:lang w:val="en-US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Calibri" w:hAnsi="Calibri" w:eastAsia="宋体" w:cs="宋体"/>
                                <w:b/>
                                <w:bCs w:val="0"/>
                                <w:color w:val="000000" w:themeColor="text1"/>
                                <w:kern w:val="2"/>
                                <w:sz w:val="21"/>
                                <w:szCs w:val="22"/>
                                <w:lang w:val="en-US" w:eastAsia="zh-CN" w:bidi="ar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图例：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spacing w:before="0" w:beforeAutospacing="0" w:after="0" w:afterAutospacing="0"/>
                              <w:ind w:left="0" w:right="0"/>
                              <w:jc w:val="center"/>
                              <w:rPr>
                                <w:sz w:val="24"/>
                                <w:szCs w:val="22"/>
                                <w:lang w:val="en-US"/>
                              </w:rPr>
                            </w:pPr>
                            <w:r>
                              <w:rPr>
                                <w:rFonts w:hint="default" w:ascii="Calibri" w:hAnsi="Calibri" w:eastAsia="宋体" w:cs="Times New Roman"/>
                                <w:kern w:val="2"/>
                                <w:sz w:val="24"/>
                                <w:szCs w:val="22"/>
                                <w:lang w:val="en-US" w:eastAsia="zh-CN" w:bidi="ar"/>
                              </w:rPr>
                              <w:drawing>
                                <wp:inline distT="0" distB="0" distL="114300" distR="114300">
                                  <wp:extent cx="981075" cy="95250"/>
                                  <wp:effectExtent l="0" t="0" r="9525" b="0"/>
                                  <wp:docPr id="19" name="图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图片 2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1075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wordWrap w:val="0"/>
                              <w:spacing w:before="0" w:beforeAutospacing="0" w:after="0" w:afterAutospacing="0"/>
                              <w:ind w:left="0" w:right="-210" w:rightChars="-100"/>
                              <w:jc w:val="left"/>
                              <w:rPr>
                                <w:rFonts w:hint="default" w:ascii="Times New Roman" w:hAnsi="Times New Roman" w:cs="Times New Roman"/>
                                <w:color w:val="auto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 xml:space="preserve">0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>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 xml:space="preserve"> 170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 xml:space="preserve"> 340  510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kern w:val="2"/>
                                <w:sz w:val="21"/>
                                <w:szCs w:val="22"/>
                                <w:lang w:val="en-US" w:eastAsia="zh-CN" w:bidi="ar"/>
                              </w:rPr>
                              <w:t>m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.4pt;margin-top:369.45pt;height:60pt;width:131.25pt;z-index:251693056;v-text-anchor:middle;mso-width-relative:page;mso-height-relative:page;" fillcolor="#FFFFFF [3212]" filled="t" stroked="t" coordsize="21600,21600" o:gfxdata="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eCfZ/X&#10;AAAACQEAAA8AAAAAAAAAAQAgAAAAIgAAAGRycy9kb3ducmV2LnhtbFBLAQIUABQAAAAIAIdO4kAw&#10;XtvHWgIAALMEAAAOAAAAAAAAAAEAIAAAACYBAABkcnMvZTJvRG9jLnhtbFBLBQYAAAAABgAGAFkB&#10;AADyBQAAAAA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widowControl w:val="0"/>
                        <w:suppressLineNumbers w:val="0"/>
                        <w:spacing w:before="0" w:beforeAutospacing="0" w:after="0" w:afterAutospacing="0"/>
                        <w:ind w:left="0" w:right="0"/>
                        <w:jc w:val="both"/>
                        <w:rPr>
                          <w:b/>
                          <w:bCs w:val="0"/>
                          <w:color w:val="000000" w:themeColor="text1"/>
                          <w:lang w:val="en-US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Calibri" w:hAnsi="Calibri" w:eastAsia="宋体" w:cs="宋体"/>
                          <w:b/>
                          <w:bCs w:val="0"/>
                          <w:color w:val="000000" w:themeColor="text1"/>
                          <w:kern w:val="2"/>
                          <w:sz w:val="21"/>
                          <w:szCs w:val="22"/>
                          <w:lang w:val="en-US" w:eastAsia="zh-CN" w:bidi="ar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图例：</w:t>
                      </w:r>
                    </w:p>
                    <w:p>
                      <w:pPr>
                        <w:keepNext w:val="0"/>
                        <w:keepLines w:val="0"/>
                        <w:widowControl w:val="0"/>
                        <w:suppressLineNumbers w:val="0"/>
                        <w:spacing w:before="0" w:beforeAutospacing="0" w:after="0" w:afterAutospacing="0"/>
                        <w:ind w:left="0" w:right="0"/>
                        <w:jc w:val="center"/>
                        <w:rPr>
                          <w:sz w:val="24"/>
                          <w:szCs w:val="22"/>
                          <w:lang w:val="en-US"/>
                        </w:rPr>
                      </w:pPr>
                      <w:r>
                        <w:rPr>
                          <w:rFonts w:hint="default" w:ascii="Calibri" w:hAnsi="Calibri" w:eastAsia="宋体" w:cs="Times New Roman"/>
                          <w:kern w:val="2"/>
                          <w:sz w:val="24"/>
                          <w:szCs w:val="22"/>
                          <w:lang w:val="en-US" w:eastAsia="zh-CN" w:bidi="ar"/>
                        </w:rPr>
                        <w:drawing>
                          <wp:inline distT="0" distB="0" distL="114300" distR="114300">
                            <wp:extent cx="981075" cy="95250"/>
                            <wp:effectExtent l="0" t="0" r="9525" b="0"/>
                            <wp:docPr id="19" name="图片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图片 2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1075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keepNext w:val="0"/>
                        <w:keepLines w:val="0"/>
                        <w:widowControl w:val="0"/>
                        <w:suppressLineNumbers w:val="0"/>
                        <w:wordWrap w:val="0"/>
                        <w:spacing w:before="0" w:beforeAutospacing="0" w:after="0" w:afterAutospacing="0"/>
                        <w:ind w:left="0" w:right="-210" w:rightChars="-100"/>
                        <w:jc w:val="left"/>
                        <w:rPr>
                          <w:rFonts w:hint="default" w:ascii="Times New Roman" w:hAnsi="Times New Roman" w:cs="Times New Roman"/>
                          <w:color w:val="auto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 xml:space="preserve">0  </w:t>
                      </w:r>
                      <w:r>
                        <w:rPr>
                          <w:rFonts w:hint="eastAsia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>0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 xml:space="preserve"> </w:t>
                      </w:r>
                      <w:r>
                        <w:rPr>
                          <w:rFonts w:hint="eastAsia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 xml:space="preserve"> 170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 xml:space="preserve">  </w:t>
                      </w:r>
                      <w:r>
                        <w:rPr>
                          <w:rFonts w:hint="eastAsia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 xml:space="preserve"> 340  510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kern w:val="2"/>
                          <w:sz w:val="21"/>
                          <w:szCs w:val="22"/>
                          <w:lang w:val="en-US" w:eastAsia="zh-CN" w:bidi="ar"/>
                        </w:rPr>
                        <w:t>m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6678295</wp:posOffset>
                </wp:positionH>
                <wp:positionV relativeFrom="paragraph">
                  <wp:posOffset>2413000</wp:posOffset>
                </wp:positionV>
                <wp:extent cx="1004570" cy="274955"/>
                <wp:effectExtent l="4445" t="4445" r="19685" b="635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4570" cy="274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爆竹坡居民点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25.85pt;margin-top:190pt;height:21.65pt;width:79.1pt;z-index:251707392;mso-width-relative:page;mso-height-relative:page;" fillcolor="#FFFFFF [3201]" filled="t" stroked="t" coordsize="21600,21600" o:gfxdata="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vXJq2AAAAA0BAAAPAAAAAAAAAAEAIAAAACIAAABkcnMvZG93&#10;bnJldi54bWxQSwECFAAUAAAACACHTuJADIq43jkCAABsBAAADgAAAAAAAAABACAAAAAnAQAAZHJz&#10;L2Uyb0RvYy54bWxQSwUGAAAAAAYABgBZAQAA0gUAAAAA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爆竹坡居民点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6976110</wp:posOffset>
                </wp:positionH>
                <wp:positionV relativeFrom="paragraph">
                  <wp:posOffset>2818130</wp:posOffset>
                </wp:positionV>
                <wp:extent cx="149860" cy="128905"/>
                <wp:effectExtent l="6350" t="6350" r="15240" b="17145"/>
                <wp:wrapNone/>
                <wp:docPr id="32" name="流程图: 联系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" cy="12890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549.3pt;margin-top:221.9pt;height:10.15pt;width:11.8pt;z-index:251706368;v-text-anchor:middle;mso-width-relative:page;mso-height-relative:page;" fillcolor="#FFFF00" filled="t" stroked="t" coordsize="21600,21600" o:gfxdata="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CWGjqt3AAAAA0BAAAPAAAAAAAAAAEAIAAAACIAAABkcnMvZG93bnJl&#10;di54bWxQSwECFAAUAAAACACHTuJAIU6/22sCAADABAAADgAAAAAAAAABACAAAAArAQAAZHJzL2Uy&#10;b0RvYy54bWxQSwUGAAAAAAYABgBZAQAACAYAAAAA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3583305</wp:posOffset>
                </wp:positionH>
                <wp:positionV relativeFrom="paragraph">
                  <wp:posOffset>471170</wp:posOffset>
                </wp:positionV>
                <wp:extent cx="1004570" cy="274955"/>
                <wp:effectExtent l="4445" t="4445" r="19685" b="635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4570" cy="274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新华村居民点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2.15pt;margin-top:37.1pt;height:21.65pt;width:79.1pt;z-index:251699200;mso-width-relative:page;mso-height-relative:page;" fillcolor="#FFFFFF [3201]" filled="t" stroked="t" coordsize="21600,21600" o:gfxdata="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j1DAItcAAAAKAQAADwAAAAAAAAABACAAAAAiAAAAZHJzL2Rv&#10;d25yZXYueG1sUEsBAhQAFAAAAAgAh07iQKEWBn47AgAAbAQAAA4AAAAAAAAAAQAgAAAAJgEAAGRy&#10;cy9lMm9Eb2MueG1sUEsFBgAAAAAGAAYAWQEAANMFAAAAAA==&#10;">
                <v:fill on="t" focussize="0,0"/>
                <v:stroke weight="0.5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新华村居民点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3701415</wp:posOffset>
                </wp:positionH>
                <wp:positionV relativeFrom="paragraph">
                  <wp:posOffset>930275</wp:posOffset>
                </wp:positionV>
                <wp:extent cx="149860" cy="128905"/>
                <wp:effectExtent l="6350" t="6350" r="15240" b="17145"/>
                <wp:wrapNone/>
                <wp:docPr id="24" name="流程图: 联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860" cy="12890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20" type="#_x0000_t120" style="position:absolute;left:0pt;margin-left:291.45pt;margin-top:73.25pt;height:10.15pt;width:11.8pt;z-index:251698176;v-text-anchor:middle;mso-width-relative:page;mso-height-relative:page;" fillcolor="#FFFF00" filled="t" stroked="t" coordsize="21600,21600" o:gfxdata="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GrjWGTbAAAACwEAAA8AAAAAAAAAAQAgAAAAIgAAAGRycy9kb3ducmV2&#10;LnhtbFBLAQIUABQAAAAIAIdO4kDqHPqHawIAAMAEAAAOAAAAAAAAAAEAIAAAACoBAABkcnMvZTJv&#10;RG9jLnhtbFBLBQYAAAAABgAGAFkBAAAHBgAAAAA=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8302625</wp:posOffset>
            </wp:positionH>
            <wp:positionV relativeFrom="paragraph">
              <wp:posOffset>46355</wp:posOffset>
            </wp:positionV>
            <wp:extent cx="566420" cy="669925"/>
            <wp:effectExtent l="0" t="0" r="5080" b="15875"/>
            <wp:wrapNone/>
            <wp:docPr id="17" name="图片 2" descr="岳阳市风玫瑰（包括下属县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 descr="岳阳市风玫瑰（包括下属县）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669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856980" cy="5389880"/>
            <wp:effectExtent l="9525" t="9525" r="10795" b="10795"/>
            <wp:docPr id="3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56980" cy="53898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1588135</wp:posOffset>
                </wp:positionH>
                <wp:positionV relativeFrom="paragraph">
                  <wp:posOffset>5397500</wp:posOffset>
                </wp:positionV>
                <wp:extent cx="5429250" cy="433705"/>
                <wp:effectExtent l="0" t="0" r="0" b="4445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9250" cy="4337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  <w:t>3 木里港片区规划图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5.05pt;margin-top:425pt;height:34.15pt;width:427.5pt;z-index:251712512;mso-width-relative:page;mso-height-relative:page;" fillcolor="#FFFFFF [3201]" filled="t" stroked="f" coordsize="21600,21600" o:gfxdata="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EgMfUrWAAAADAEAAA8AAAAAAAAAAQAgAAAAIgAAAGRycy9kb3ducmV2Lnht&#10;bFBLAQIUABQAAAAIAIdO4kC4hh6ZNAIAAEMEAAAOAAAAAAAAAAEAIAAAACUBAABkcnMvZTJvRG9j&#10;LnhtbFBLBQYAAAAABgAGAFkBAADL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  <w:t>3 木里港片区规划图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950325" cy="5219065"/>
            <wp:effectExtent l="0" t="0" r="3175" b="63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50325" cy="521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763446272" behindDoc="0" locked="0" layoutInCell="1" allowOverlap="1">
                <wp:simplePos x="0" y="0"/>
                <wp:positionH relativeFrom="column">
                  <wp:posOffset>1494790</wp:posOffset>
                </wp:positionH>
                <wp:positionV relativeFrom="paragraph">
                  <wp:posOffset>5584825</wp:posOffset>
                </wp:positionV>
                <wp:extent cx="5479415" cy="288290"/>
                <wp:effectExtent l="0" t="0" r="0" b="0"/>
                <wp:wrapNone/>
                <wp:docPr id="162" name="矩形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79415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 xml:space="preserve"> 厂区总平面布置图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7.7pt;margin-top:439.75pt;height:22.7pt;width:431.45pt;z-index:763446272;mso-width-relative:page;mso-height-relative:page;" filled="f" stroked="f" coordsize="21600,21600" o:gfxdata="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 xml:space="preserve"> 厂区总平面布置图</w:t>
                      </w:r>
                    </w:p>
                  </w:txbxContent>
                </v:textbox>
              </v:rect>
            </w:pict>
          </mc:Fallback>
        </mc:AlternateContent>
      </w:r>
      <w:r>
        <w:br w:type="page"/>
      </w:r>
    </w:p>
    <w:p>
      <w:r>
        <w:rPr>
          <w:sz w:val="21"/>
        </w:rPr>
        <w:drawing>
          <wp:anchor distT="0" distB="0" distL="114300" distR="114300" simplePos="0" relativeHeight="763482112" behindDoc="0" locked="0" layoutInCell="1" allowOverlap="1">
            <wp:simplePos x="0" y="0"/>
            <wp:positionH relativeFrom="column">
              <wp:posOffset>7773035</wp:posOffset>
            </wp:positionH>
            <wp:positionV relativeFrom="paragraph">
              <wp:posOffset>173355</wp:posOffset>
            </wp:positionV>
            <wp:extent cx="566420" cy="669925"/>
            <wp:effectExtent l="0" t="0" r="5080" b="15875"/>
            <wp:wrapNone/>
            <wp:docPr id="6" name="图片 2" descr="岳阳市风玫瑰（包括下属县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岳阳市风玫瑰（包括下属县）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669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763447296" behindDoc="0" locked="0" layoutInCell="1" allowOverlap="1">
                <wp:simplePos x="0" y="0"/>
                <wp:positionH relativeFrom="column">
                  <wp:posOffset>6925310</wp:posOffset>
                </wp:positionH>
                <wp:positionV relativeFrom="paragraph">
                  <wp:posOffset>4504690</wp:posOffset>
                </wp:positionV>
                <wp:extent cx="76200" cy="76200"/>
                <wp:effectExtent l="9525" t="9525" r="9525" b="952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64475" y="5845175"/>
                          <a:ext cx="76200" cy="76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F90FF5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5.3pt;margin-top:354.7pt;height:6pt;width:6pt;z-index:763447296;v-text-anchor:middle;mso-width-relative:page;mso-height-relative:page;" fillcolor="#FFFFFF [3212]" filled="t" stroked="t" coordsize="21600,21600" o:gfxdata="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EE7veXcAAAADQEAAA8AAAAAAAAAAQAgAAAAIgAAAGRycy9kb3ducmV2LnhtbFBLAQIUABQA&#10;AAAIAIdO4kDuNGtAXgIAAK8EAAAOAAAAAAAAAAEAIAAAACsBAABkcnMvZTJvRG9jLnhtbFBLBQYA&#10;AAAABgAGAFkBAAD7BQAAAAA=&#10;">
                <v:fill on="t" focussize="0,0"/>
                <v:stroke weight="1.5pt" color="#F90FF5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507526144" behindDoc="0" locked="0" layoutInCell="1" allowOverlap="1">
                <wp:simplePos x="0" y="0"/>
                <wp:positionH relativeFrom="column">
                  <wp:posOffset>495935</wp:posOffset>
                </wp:positionH>
                <wp:positionV relativeFrom="paragraph">
                  <wp:posOffset>2540</wp:posOffset>
                </wp:positionV>
                <wp:extent cx="7844790" cy="5532120"/>
                <wp:effectExtent l="15875" t="15875" r="6985" b="14605"/>
                <wp:wrapNone/>
                <wp:docPr id="161" name="组合 1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44697" cy="5532425"/>
                          <a:chOff x="2873" y="41951"/>
                          <a:chExt cx="10376" cy="7298"/>
                        </a:xfrm>
                      </wpg:grpSpPr>
                      <pic:pic xmlns:pic="http://schemas.openxmlformats.org/drawingml/2006/picture">
                        <pic:nvPicPr>
                          <pic:cNvPr id="14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873" y="41951"/>
                            <a:ext cx="10345" cy="7263"/>
                          </a:xfrm>
                          <a:prstGeom prst="rect">
                            <a:avLst/>
                          </a:prstGeom>
                          <a:noFill/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146" name="文本框 146"/>
                        <wps:cNvSpPr txBox="1"/>
                        <wps:spPr>
                          <a:xfrm>
                            <a:off x="7274" y="42550"/>
                            <a:ext cx="811" cy="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  <w:t>北港河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5" name="任意多边形 155"/>
                        <wps:cNvSpPr/>
                        <wps:spPr>
                          <a:xfrm>
                            <a:off x="5570" y="42363"/>
                            <a:ext cx="2935" cy="2049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3360" h="2415">
                                <a:moveTo>
                                  <a:pt x="0" y="2415"/>
                                </a:moveTo>
                                <a:lnTo>
                                  <a:pt x="285" y="2349"/>
                                </a:lnTo>
                                <a:lnTo>
                                  <a:pt x="525" y="2346"/>
                                </a:lnTo>
                                <a:lnTo>
                                  <a:pt x="825" y="2167"/>
                                </a:lnTo>
                                <a:lnTo>
                                  <a:pt x="1043" y="1852"/>
                                </a:lnTo>
                                <a:lnTo>
                                  <a:pt x="1133" y="1725"/>
                                </a:lnTo>
                                <a:lnTo>
                                  <a:pt x="1380" y="1612"/>
                                </a:lnTo>
                                <a:lnTo>
                                  <a:pt x="1530" y="1446"/>
                                </a:lnTo>
                                <a:lnTo>
                                  <a:pt x="1605" y="1185"/>
                                </a:lnTo>
                                <a:lnTo>
                                  <a:pt x="1643" y="1080"/>
                                </a:lnTo>
                                <a:lnTo>
                                  <a:pt x="1763" y="1005"/>
                                </a:lnTo>
                                <a:lnTo>
                                  <a:pt x="1883" y="825"/>
                                </a:lnTo>
                                <a:lnTo>
                                  <a:pt x="1973" y="615"/>
                                </a:lnTo>
                                <a:lnTo>
                                  <a:pt x="2093" y="562"/>
                                </a:lnTo>
                                <a:lnTo>
                                  <a:pt x="2342" y="607"/>
                                </a:lnTo>
                                <a:lnTo>
                                  <a:pt x="2812" y="705"/>
                                </a:lnTo>
                                <a:lnTo>
                                  <a:pt x="3082" y="630"/>
                                </a:lnTo>
                                <a:lnTo>
                                  <a:pt x="3175" y="495"/>
                                </a:lnTo>
                                <a:lnTo>
                                  <a:pt x="3245" y="345"/>
                                </a:lnTo>
                                <a:lnTo>
                                  <a:pt x="3338" y="270"/>
                                </a:lnTo>
                                <a:lnTo>
                                  <a:pt x="3345" y="127"/>
                                </a:lnTo>
                                <a:lnTo>
                                  <a:pt x="3360" y="0"/>
                                </a:lnTo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B05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8" name="文本框 138"/>
                        <wps:cNvSpPr txBox="1"/>
                        <wps:spPr>
                          <a:xfrm>
                            <a:off x="3469" y="42958"/>
                            <a:ext cx="811" cy="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  <w:t>W</w:t>
                              </w:r>
                              <w:r>
                                <w:rPr>
                                  <w:rFonts w:hint="eastAsia"/>
                                  <w:color w:val="FF0000"/>
                                  <w:szCs w:val="21"/>
                                  <w:vertAlign w:val="sub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44" name="文本框 144"/>
                        <wps:cNvSpPr txBox="1"/>
                        <wps:spPr>
                          <a:xfrm>
                            <a:off x="6713" y="42777"/>
                            <a:ext cx="811" cy="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  <w:t>W</w:t>
                              </w:r>
                              <w:r>
                                <w:rPr>
                                  <w:rFonts w:hint="eastAsia"/>
                                  <w:color w:val="FF0000"/>
                                  <w:szCs w:val="21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3" name="直接箭头连接符 153"/>
                        <wps:cNvCnPr/>
                        <wps:spPr>
                          <a:xfrm>
                            <a:off x="7119" y="42975"/>
                            <a:ext cx="279" cy="64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triangl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39" name="直接箭头连接符 139"/>
                        <wps:cNvCnPr/>
                        <wps:spPr>
                          <a:xfrm flipH="1" flipV="1">
                            <a:off x="7274" y="43280"/>
                            <a:ext cx="355" cy="87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58" name="文本框 158"/>
                        <wps:cNvSpPr txBox="1"/>
                        <wps:spPr>
                          <a:xfrm>
                            <a:off x="7545" y="43183"/>
                            <a:ext cx="1827" cy="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  <w:t>罗家坡污水处理厂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48" name="直接箭头连接符 148"/>
                        <wps:cNvCnPr/>
                        <wps:spPr>
                          <a:xfrm>
                            <a:off x="3617" y="43280"/>
                            <a:ext cx="106" cy="239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triangl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43" name="文本框 143"/>
                        <wps:cNvSpPr txBox="1"/>
                        <wps:spPr>
                          <a:xfrm>
                            <a:off x="8404" y="43744"/>
                            <a:ext cx="811" cy="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  <w:t>新华村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36" name="直接箭头连接符 136"/>
                        <wps:cNvCnPr/>
                        <wps:spPr>
                          <a:xfrm flipH="1">
                            <a:off x="6464" y="43939"/>
                            <a:ext cx="252" cy="204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35" name="文本框 135"/>
                        <wps:cNvSpPr txBox="1"/>
                        <wps:spPr>
                          <a:xfrm>
                            <a:off x="5570" y="43980"/>
                            <a:ext cx="811" cy="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  <w:t>W</w:t>
                              </w:r>
                              <w:r>
                                <w:rPr>
                                  <w:rFonts w:hint="eastAsia"/>
                                  <w:color w:val="FF0000"/>
                                  <w:szCs w:val="21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41" name="椭圆 141"/>
                        <wps:cNvSpPr>
                          <a:spLocks noChangeAspect="1"/>
                        </wps:cNvSpPr>
                        <wps:spPr>
                          <a:xfrm>
                            <a:off x="8261" y="43980"/>
                            <a:ext cx="94" cy="92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54" name="直接箭头连接符 154"/>
                        <wps:cNvCnPr/>
                        <wps:spPr>
                          <a:xfrm>
                            <a:off x="5910" y="44214"/>
                            <a:ext cx="106" cy="239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triangl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45" name="矩形标注 145"/>
                        <wps:cNvSpPr/>
                        <wps:spPr>
                          <a:xfrm>
                            <a:off x="9050" y="44464"/>
                            <a:ext cx="1009" cy="409"/>
                          </a:xfrm>
                          <a:prstGeom prst="wedgeRectCallout">
                            <a:avLst>
                              <a:gd name="adj1" fmla="val -123505"/>
                              <a:gd name="adj2" fmla="val 118880"/>
                            </a:avLst>
                          </a:prstGeom>
                          <a:noFill/>
                          <a:ln w="9525" cap="flat" cmpd="sng">
                            <a:solidFill>
                              <a:srgbClr val="FF00FF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</w:rPr>
                                <w:t>项目位置</w:t>
                              </w:r>
                            </w:p>
                          </w:txbxContent>
                        </wps:txbx>
                        <wps:bodyPr upright="1"/>
                      </wps:wsp>
                      <wpg:grpSp>
                        <wpg:cNvPr id="85" name="组合 85"/>
                        <wpg:cNvGrpSpPr>
                          <a:grpSpLocks noChangeAspect="1"/>
                        </wpg:cNvGrpSpPr>
                        <wpg:grpSpPr>
                          <a:xfrm>
                            <a:off x="7968" y="45616"/>
                            <a:ext cx="84" cy="91"/>
                            <a:chOff x="4334" y="7424"/>
                            <a:chExt cx="1052" cy="1167"/>
                          </a:xfrm>
                        </wpg:grpSpPr>
                        <wps:wsp>
                          <wps:cNvPr id="80" name="椭圆 80"/>
                          <wps:cNvSpPr>
                            <a:spLocks noChangeAspect="1"/>
                          </wps:cNvSpPr>
                          <wps:spPr>
                            <a:xfrm>
                              <a:off x="4402" y="7555"/>
                              <a:ext cx="900" cy="900"/>
                            </a:xfrm>
                            <a:prstGeom prst="ellipse">
                              <a:avLst/>
                            </a:prstGeom>
                            <a:noFill/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1" name="直接连接符 81"/>
                          <wps:cNvCnPr/>
                          <wps:spPr>
                            <a:xfrm rot="-240000" flipH="1" flipV="1">
                              <a:off x="4334" y="7424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2" name="直接连接符 82"/>
                          <wps:cNvCnPr/>
                          <wps:spPr>
                            <a:xfrm rot="-240000" flipH="1" flipV="1">
                              <a:off x="5192" y="8335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3" name="直接连接符 83"/>
                          <wps:cNvCnPr/>
                          <wps:spPr>
                            <a:xfrm rot="-420000" flipV="1">
                              <a:off x="5164" y="7491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4" name="直接连接符 84"/>
                          <wps:cNvCnPr/>
                          <wps:spPr>
                            <a:xfrm rot="-420000" flipV="1">
                              <a:off x="4346" y="8377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15" name="组合 115"/>
                        <wpg:cNvGrpSpPr>
                          <a:grpSpLocks noChangeAspect="1"/>
                        </wpg:cNvGrpSpPr>
                        <wpg:grpSpPr>
                          <a:xfrm>
                            <a:off x="8007" y="45085"/>
                            <a:ext cx="84" cy="91"/>
                            <a:chOff x="4334" y="7424"/>
                            <a:chExt cx="1052" cy="1167"/>
                          </a:xfrm>
                        </wpg:grpSpPr>
                        <wps:wsp>
                          <wps:cNvPr id="110" name="椭圆 110"/>
                          <wps:cNvSpPr>
                            <a:spLocks noChangeAspect="1"/>
                          </wps:cNvSpPr>
                          <wps:spPr>
                            <a:xfrm>
                              <a:off x="4402" y="7555"/>
                              <a:ext cx="900" cy="900"/>
                            </a:xfrm>
                            <a:prstGeom prst="ellipse">
                              <a:avLst/>
                            </a:prstGeom>
                            <a:noFill/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1" name="直接连接符 111"/>
                          <wps:cNvCnPr/>
                          <wps:spPr>
                            <a:xfrm rot="-240000" flipH="1" flipV="1">
                              <a:off x="4334" y="7424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2" name="直接连接符 112"/>
                          <wps:cNvCnPr/>
                          <wps:spPr>
                            <a:xfrm rot="-240000" flipH="1" flipV="1">
                              <a:off x="5192" y="8335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3" name="直接连接符 113"/>
                          <wps:cNvCnPr/>
                          <wps:spPr>
                            <a:xfrm rot="-420000" flipV="1">
                              <a:off x="5164" y="7491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4" name="直接连接符 114"/>
                          <wps:cNvCnPr/>
                          <wps:spPr>
                            <a:xfrm rot="-420000" flipV="1">
                              <a:off x="4346" y="8377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160" name="矩形 160"/>
                        <wps:cNvSpPr/>
                        <wps:spPr>
                          <a:xfrm>
                            <a:off x="7711" y="45182"/>
                            <a:ext cx="645" cy="495"/>
                          </a:xfrm>
                          <a:prstGeom prst="rect">
                            <a:avLst/>
                          </a:prstGeom>
                          <a:noFill/>
                          <a:ln w="15875" cap="flat" cmpd="sng">
                            <a:solidFill>
                              <a:srgbClr val="00B0F0"/>
                            </a:solidFill>
                            <a:prstDash val="dash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91" name="组合 91"/>
                        <wpg:cNvGrpSpPr>
                          <a:grpSpLocks noChangeAspect="1"/>
                        </wpg:cNvGrpSpPr>
                        <wpg:grpSpPr>
                          <a:xfrm>
                            <a:off x="7656" y="45415"/>
                            <a:ext cx="105" cy="102"/>
                            <a:chOff x="4334" y="7424"/>
                            <a:chExt cx="1052" cy="1167"/>
                          </a:xfrm>
                        </wpg:grpSpPr>
                        <wps:wsp>
                          <wps:cNvPr id="86" name="椭圆 86"/>
                          <wps:cNvSpPr>
                            <a:spLocks noChangeAspect="1"/>
                          </wps:cNvSpPr>
                          <wps:spPr>
                            <a:xfrm>
                              <a:off x="4402" y="7555"/>
                              <a:ext cx="900" cy="900"/>
                            </a:xfrm>
                            <a:prstGeom prst="ellipse">
                              <a:avLst/>
                            </a:prstGeom>
                            <a:noFill/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7" name="直接连接符 87"/>
                          <wps:cNvCnPr/>
                          <wps:spPr>
                            <a:xfrm rot="-240000" flipH="1" flipV="1">
                              <a:off x="4334" y="7424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8" name="直接连接符 88"/>
                          <wps:cNvCnPr/>
                          <wps:spPr>
                            <a:xfrm rot="-240000" flipH="1" flipV="1">
                              <a:off x="5192" y="8335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9" name="直接连接符 89"/>
                          <wps:cNvCnPr/>
                          <wps:spPr>
                            <a:xfrm rot="-420000" flipV="1">
                              <a:off x="5164" y="7491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0" name="直接连接符 90"/>
                          <wps:cNvCnPr/>
                          <wps:spPr>
                            <a:xfrm rot="-420000" flipV="1">
                              <a:off x="4346" y="8377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97" name="组合 97"/>
                        <wpg:cNvGrpSpPr>
                          <a:grpSpLocks noChangeAspect="1"/>
                        </wpg:cNvGrpSpPr>
                        <wpg:grpSpPr>
                          <a:xfrm>
                            <a:off x="8332" y="45411"/>
                            <a:ext cx="84" cy="91"/>
                            <a:chOff x="4334" y="7424"/>
                            <a:chExt cx="1052" cy="1167"/>
                          </a:xfrm>
                        </wpg:grpSpPr>
                        <wps:wsp>
                          <wps:cNvPr id="92" name="椭圆 92"/>
                          <wps:cNvSpPr>
                            <a:spLocks noChangeAspect="1"/>
                          </wps:cNvSpPr>
                          <wps:spPr>
                            <a:xfrm>
                              <a:off x="4402" y="7555"/>
                              <a:ext cx="900" cy="900"/>
                            </a:xfrm>
                            <a:prstGeom prst="ellipse">
                              <a:avLst/>
                            </a:prstGeom>
                            <a:noFill/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3" name="直接连接符 93"/>
                          <wps:cNvCnPr/>
                          <wps:spPr>
                            <a:xfrm rot="-240000" flipH="1" flipV="1">
                              <a:off x="4334" y="7424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4" name="直接连接符 94"/>
                          <wps:cNvCnPr/>
                          <wps:spPr>
                            <a:xfrm rot="-240000" flipH="1" flipV="1">
                              <a:off x="5192" y="8335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5" name="直接连接符 95"/>
                          <wps:cNvCnPr/>
                          <wps:spPr>
                            <a:xfrm rot="-420000" flipV="1">
                              <a:off x="5164" y="7491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6" name="直接连接符 96"/>
                          <wps:cNvCnPr/>
                          <wps:spPr>
                            <a:xfrm rot="-420000" flipV="1">
                              <a:off x="4346" y="8377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137" name="椭圆 137"/>
                        <wps:cNvSpPr>
                          <a:spLocks noChangeAspect="1"/>
                        </wps:cNvSpPr>
                        <wps:spPr>
                          <a:xfrm>
                            <a:off x="7514" y="45435"/>
                            <a:ext cx="94" cy="92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59" name="直接箭头连接符 159"/>
                        <wps:cNvCnPr/>
                        <wps:spPr>
                          <a:xfrm flipV="1">
                            <a:off x="5737" y="45716"/>
                            <a:ext cx="1974" cy="144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49" name="椭圆 149"/>
                        <wps:cNvSpPr>
                          <a:spLocks noChangeAspect="1"/>
                        </wps:cNvSpPr>
                        <wps:spPr>
                          <a:xfrm>
                            <a:off x="7356" y="46699"/>
                            <a:ext cx="94" cy="92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50" name="矩形 150"/>
                        <wps:cNvSpPr/>
                        <wps:spPr>
                          <a:xfrm>
                            <a:off x="11220" y="47053"/>
                            <a:ext cx="2029" cy="216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eastAsia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sz w:val="24"/>
                                </w:rPr>
                                <w:t>图  例</w:t>
                              </w:r>
                            </w:p>
                            <w:p>
                              <w:pPr>
                                <w:spacing w:line="400" w:lineRule="exact"/>
                                <w:ind w:firstLine="210" w:firstLineChars="100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环境空气监测点</w:t>
                              </w:r>
                            </w:p>
                            <w:p>
                              <w:pPr>
                                <w:spacing w:line="400" w:lineRule="exact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 xml:space="preserve">   噪声监测点</w:t>
                              </w:r>
                            </w:p>
                            <w:p>
                              <w:pPr>
                                <w:spacing w:line="400" w:lineRule="exact"/>
                                <w:ind w:firstLine="210" w:firstLineChars="100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地表水监测断面</w:t>
                              </w:r>
                            </w:p>
                            <w:p>
                              <w:pPr>
                                <w:spacing w:line="400" w:lineRule="exact"/>
                                <w:ind w:firstLine="315" w:firstLineChars="150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厂址</w:t>
                              </w:r>
                            </w:p>
                            <w:p>
                              <w:pPr>
                                <w:spacing w:line="400" w:lineRule="exact"/>
                                <w:ind w:firstLine="315" w:firstLineChars="150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大气评价范围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52" name="文本框 152"/>
                        <wps:cNvSpPr txBox="1"/>
                        <wps:spPr>
                          <a:xfrm>
                            <a:off x="7170" y="46924"/>
                            <a:ext cx="1804" cy="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color w:val="FF0000"/>
                                  <w:szCs w:val="21"/>
                                </w:rPr>
                                <w:t>金山寺村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34" name="椭圆 134"/>
                        <wps:cNvSpPr>
                          <a:spLocks noChangeAspect="1"/>
                        </wps:cNvSpPr>
                        <wps:spPr>
                          <a:xfrm>
                            <a:off x="11388" y="47559"/>
                            <a:ext cx="94" cy="92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51" name="图片 13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041" y="47005"/>
                            <a:ext cx="2615" cy="2209"/>
                          </a:xfrm>
                          <a:prstGeom prst="rect">
                            <a:avLst/>
                          </a:prstGeom>
                          <a:solidFill>
                            <a:srgbClr val="7030A0"/>
                          </a:solidFill>
                          <a:ln w="15875" cap="flat" cmpd="sng">
                            <a:solidFill>
                              <a:srgbClr val="4BACC6"/>
                            </a:solidFill>
                            <a:prstDash val="dash"/>
                            <a:miter/>
                            <a:headEnd type="none" w="med" len="med"/>
                            <a:tailEnd type="none" w="med" len="med"/>
                          </a:ln>
                        </pic:spPr>
                      </pic:pic>
                      <wpg:grpSp>
                        <wpg:cNvPr id="103" name="组合 103"/>
                        <wpg:cNvGrpSpPr>
                          <a:grpSpLocks noChangeAspect="1"/>
                        </wpg:cNvGrpSpPr>
                        <wpg:grpSpPr>
                          <a:xfrm>
                            <a:off x="5288" y="48324"/>
                            <a:ext cx="84" cy="91"/>
                            <a:chOff x="4334" y="7424"/>
                            <a:chExt cx="1052" cy="1167"/>
                          </a:xfrm>
                        </wpg:grpSpPr>
                        <wps:wsp>
                          <wps:cNvPr id="98" name="椭圆 98"/>
                          <wps:cNvSpPr>
                            <a:spLocks noChangeAspect="1"/>
                          </wps:cNvSpPr>
                          <wps:spPr>
                            <a:xfrm>
                              <a:off x="4402" y="7555"/>
                              <a:ext cx="900" cy="900"/>
                            </a:xfrm>
                            <a:prstGeom prst="ellipse">
                              <a:avLst/>
                            </a:prstGeom>
                            <a:noFill/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9" name="直接连接符 99"/>
                          <wps:cNvCnPr/>
                          <wps:spPr>
                            <a:xfrm rot="-240000" flipH="1" flipV="1">
                              <a:off x="4334" y="7424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00" name="直接连接符 100"/>
                          <wps:cNvCnPr/>
                          <wps:spPr>
                            <a:xfrm rot="-240000" flipH="1" flipV="1">
                              <a:off x="5192" y="8335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01" name="直接连接符 101"/>
                          <wps:cNvCnPr/>
                          <wps:spPr>
                            <a:xfrm rot="-420000" flipV="1">
                              <a:off x="5164" y="7491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02" name="直接连接符 102"/>
                          <wps:cNvCnPr/>
                          <wps:spPr>
                            <a:xfrm rot="-420000" flipV="1">
                              <a:off x="4346" y="8377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127" name="组合 127"/>
                        <wpg:cNvGrpSpPr>
                          <a:grpSpLocks noChangeAspect="1"/>
                        </wpg:cNvGrpSpPr>
                        <wpg:grpSpPr>
                          <a:xfrm>
                            <a:off x="4298" y="47607"/>
                            <a:ext cx="84" cy="91"/>
                            <a:chOff x="4334" y="7424"/>
                            <a:chExt cx="1052" cy="1167"/>
                          </a:xfrm>
                        </wpg:grpSpPr>
                        <wps:wsp>
                          <wps:cNvPr id="122" name="椭圆 122"/>
                          <wps:cNvSpPr>
                            <a:spLocks noChangeAspect="1"/>
                          </wps:cNvSpPr>
                          <wps:spPr>
                            <a:xfrm>
                              <a:off x="4402" y="7555"/>
                              <a:ext cx="900" cy="900"/>
                            </a:xfrm>
                            <a:prstGeom prst="ellipse">
                              <a:avLst/>
                            </a:prstGeom>
                            <a:noFill/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23" name="直接连接符 123"/>
                          <wps:cNvCnPr/>
                          <wps:spPr>
                            <a:xfrm rot="-240000" flipH="1" flipV="1">
                              <a:off x="4334" y="7424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24" name="直接连接符 124"/>
                          <wps:cNvCnPr/>
                          <wps:spPr>
                            <a:xfrm rot="-240000" flipH="1" flipV="1">
                              <a:off x="5192" y="8335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25" name="直接连接符 125"/>
                          <wps:cNvCnPr/>
                          <wps:spPr>
                            <a:xfrm rot="-420000" flipV="1">
                              <a:off x="5164" y="7491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26" name="直接连接符 126"/>
                          <wps:cNvCnPr/>
                          <wps:spPr>
                            <a:xfrm rot="-420000" flipV="1">
                              <a:off x="4346" y="8377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147" name="直接箭头连接符 147"/>
                        <wps:cNvCnPr/>
                        <wps:spPr>
                          <a:xfrm>
                            <a:off x="11253" y="48210"/>
                            <a:ext cx="272" cy="122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FFFF00"/>
                            </a:solidFill>
                            <a:prstDash val="solid"/>
                            <a:round/>
                            <a:headEnd type="triangle" w="med" len="med"/>
                            <a:tailEnd type="triangle" w="med" len="med"/>
                          </a:ln>
                        </wps:spPr>
                        <wps:bodyPr/>
                      </wps:wsp>
                      <wps:wsp>
                        <wps:cNvPr id="157" name="矩形 157"/>
                        <wps:cNvSpPr/>
                        <wps:spPr>
                          <a:xfrm>
                            <a:off x="11287" y="48532"/>
                            <a:ext cx="240" cy="188"/>
                          </a:xfrm>
                          <a:prstGeom prst="rect">
                            <a:avLst/>
                          </a:prstGeom>
                          <a:noFill/>
                          <a:ln w="15875" cap="flat" cmpd="sng">
                            <a:solidFill>
                              <a:srgbClr val="00B0F0"/>
                            </a:solidFill>
                            <a:prstDash val="dash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121" name="组合 121"/>
                        <wpg:cNvGrpSpPr>
                          <a:grpSpLocks noChangeAspect="1"/>
                        </wpg:cNvGrpSpPr>
                        <wpg:grpSpPr>
                          <a:xfrm>
                            <a:off x="3403" y="48502"/>
                            <a:ext cx="84" cy="91"/>
                            <a:chOff x="4334" y="7424"/>
                            <a:chExt cx="1052" cy="1167"/>
                          </a:xfrm>
                        </wpg:grpSpPr>
                        <wps:wsp>
                          <wps:cNvPr id="116" name="椭圆 116"/>
                          <wps:cNvSpPr>
                            <a:spLocks noChangeAspect="1"/>
                          </wps:cNvSpPr>
                          <wps:spPr>
                            <a:xfrm>
                              <a:off x="4402" y="7555"/>
                              <a:ext cx="900" cy="900"/>
                            </a:xfrm>
                            <a:prstGeom prst="ellipse">
                              <a:avLst/>
                            </a:prstGeom>
                            <a:noFill/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7" name="直接连接符 117"/>
                          <wps:cNvCnPr/>
                          <wps:spPr>
                            <a:xfrm rot="-240000" flipH="1" flipV="1">
                              <a:off x="4334" y="7424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8" name="直接连接符 118"/>
                          <wps:cNvCnPr/>
                          <wps:spPr>
                            <a:xfrm rot="-240000" flipH="1" flipV="1">
                              <a:off x="5192" y="8335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9" name="直接连接符 119"/>
                          <wps:cNvCnPr/>
                          <wps:spPr>
                            <a:xfrm rot="-420000" flipV="1">
                              <a:off x="5164" y="7491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20" name="直接连接符 120"/>
                          <wps:cNvCnPr/>
                          <wps:spPr>
                            <a:xfrm rot="-420000" flipV="1">
                              <a:off x="4346" y="8377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142" name="流程图: 联系 142"/>
                        <wps:cNvSpPr>
                          <a:spLocks noChangeAspect="1"/>
                        </wps:cNvSpPr>
                        <wps:spPr>
                          <a:xfrm>
                            <a:off x="11364" y="48883"/>
                            <a:ext cx="148" cy="144"/>
                          </a:xfrm>
                          <a:prstGeom prst="flowChartConnector">
                            <a:avLst/>
                          </a:prstGeom>
                          <a:noFill/>
                          <a:ln w="9525" cap="flat" cmpd="sng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133" name="组合 133"/>
                        <wpg:cNvGrpSpPr>
                          <a:grpSpLocks noChangeAspect="1"/>
                        </wpg:cNvGrpSpPr>
                        <wpg:grpSpPr>
                          <a:xfrm>
                            <a:off x="4282" y="49158"/>
                            <a:ext cx="84" cy="91"/>
                            <a:chOff x="4334" y="7424"/>
                            <a:chExt cx="1052" cy="1167"/>
                          </a:xfrm>
                        </wpg:grpSpPr>
                        <wps:wsp>
                          <wps:cNvPr id="128" name="椭圆 128"/>
                          <wps:cNvSpPr>
                            <a:spLocks noChangeAspect="1"/>
                          </wps:cNvSpPr>
                          <wps:spPr>
                            <a:xfrm>
                              <a:off x="4402" y="7555"/>
                              <a:ext cx="900" cy="900"/>
                            </a:xfrm>
                            <a:prstGeom prst="ellipse">
                              <a:avLst/>
                            </a:prstGeom>
                            <a:noFill/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29" name="直接连接符 129"/>
                          <wps:cNvCnPr/>
                          <wps:spPr>
                            <a:xfrm rot="-240000" flipH="1" flipV="1">
                              <a:off x="4334" y="7424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30" name="直接连接符 130"/>
                          <wps:cNvCnPr/>
                          <wps:spPr>
                            <a:xfrm rot="-240000" flipH="1" flipV="1">
                              <a:off x="5192" y="8335"/>
                              <a:ext cx="194" cy="256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31" name="直接连接符 131"/>
                          <wps:cNvCnPr/>
                          <wps:spPr>
                            <a:xfrm rot="-420000" flipV="1">
                              <a:off x="5164" y="7491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32" name="直接连接符 132"/>
                          <wps:cNvCnPr/>
                          <wps:spPr>
                            <a:xfrm rot="-420000" flipV="1">
                              <a:off x="4346" y="8377"/>
                              <a:ext cx="222" cy="192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FF00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.05pt;margin-top:0.2pt;height:435.6pt;width:617.7pt;z-index:507526144;mso-width-relative:page;mso-height-relative:page;" coordorigin="2873,41951" coordsize="10376,7298" o:gfxdata="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">
                <o:lock v:ext="edit" aspectratio="f"/>
                <v:shape id="图片 1" o:spid="_x0000_s1026" o:spt="75" type="#_x0000_t75" style="position:absolute;left:2873;top:41951;height:7263;width:10345;" filled="f" o:preferrelative="t" stroked="t" coordsize="21600,21600" o:gfxdata="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G7M9G/&#10;AAAA3AAAAA8AAAAAAAAAAQAgAAAAIgAAAGRycy9kb3ducmV2LnhtbFBLAQIUABQAAAAIAIdO4kAz&#10;LwWeOwAAADkAAAAQAAAAAAAAAAEAIAAAAA4BAABkcnMvc2hhcGV4bWwueG1sUEsFBgAAAAAGAAYA&#10;WwEAALgDAAAAAA==&#10;">
                  <v:fill on="f" focussize="0,0"/>
                  <v:stroke weight="1.25pt" color="#000000" joinstyle="miter"/>
                  <v:imagedata r:id="rId10" o:title=""/>
                  <o:lock v:ext="edit" aspectratio="t"/>
                </v:shape>
                <v:shape id="_x0000_s1026" o:spid="_x0000_s1026" o:spt="202" type="#_x0000_t202" style="position:absolute;left:7274;top:42550;height:664;width:811;" filled="f" stroked="f" coordsize="21600,21600" o:gfxdata="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zBnEK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color w:val="FF0000"/>
                            <w:szCs w:val="21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Cs w:val="21"/>
                          </w:rPr>
                          <w:t>北港河</w:t>
                        </w:r>
                      </w:p>
                    </w:txbxContent>
                  </v:textbox>
                </v:shape>
                <v:shape id="_x0000_s1026" o:spid="_x0000_s1026" o:spt="100" style="position:absolute;left:5570;top:42363;height:2049;width:2935;" filled="f" stroked="t" coordsize="3360,2415" o:gfxdata="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S7qFvQAA&#10;ANwAAAAPAAAAAAAAAAEAIAAAACIAAABkcnMvZG93bnJldi54bWxQSwECFAAUAAAACACHTuJAMy8F&#10;njsAAAA5AAAAEAAAAAAAAAABACAAAAAMAQAAZHJzL3NoYXBleG1sLnhtbFBLBQYAAAAABgAGAFsB&#10;AAC2AwAAAAA=&#10;" path="m0,2415l285,2349,525,2346,825,2167,1043,1852,1133,1725,1380,1612,1530,1446,1605,1185,1643,1080,1763,1005,1883,825,1973,615,2093,562,2342,607,2812,705,3082,630,3175,495,3245,345,3338,270,3345,127,3360,0e">
                  <v:fill on="f" focussize="0,0"/>
                  <v:stroke color="#00B050" joinstyle="round"/>
                  <v:imagedata o:title=""/>
                  <o:lock v:ext="edit" aspectratio="f"/>
                </v:shape>
                <v:shape id="_x0000_s1026" o:spid="_x0000_s1026" o:spt="202" type="#_x0000_t202" style="position:absolute;left:3469;top:42958;height:400;width:811;" filled="f" stroked="f" coordsize="21600,21600" o:gfxdata="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hTe1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color w:val="FF0000"/>
                            <w:szCs w:val="21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Cs w:val="21"/>
                          </w:rPr>
                          <w:t>W</w:t>
                        </w:r>
                        <w:r>
                          <w:rPr>
                            <w:rFonts w:hint="eastAsia"/>
                            <w:color w:val="FF0000"/>
                            <w:szCs w:val="21"/>
                            <w:vertAlign w:val="subscript"/>
                          </w:rPr>
                          <w:t>3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713;top:42777;height:400;width:811;" filled="f" stroked="f" coordsize="21600,21600" o:gfxdata="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1+nr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color w:val="FF0000"/>
                            <w:szCs w:val="21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Cs w:val="21"/>
                          </w:rPr>
                          <w:t>W</w:t>
                        </w:r>
                        <w:r>
                          <w:rPr>
                            <w:rFonts w:hint="eastAsia"/>
                            <w:color w:val="FF0000"/>
                            <w:szCs w:val="21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_x0000_s1026" o:spid="_x0000_s1026" o:spt="32" type="#_x0000_t32" style="position:absolute;left:7119;top:42975;height:64;width:279;" filled="f" stroked="t" coordsize="21600,21600" o:gfxdata="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Y0KBrsAAADc&#10;AAAADwAAAAAAAAABACAAAAAiAAAAZHJzL2Rvd25yZXYueG1sUEsBAhQAFAAAAAgAh07iQDMvBZ47&#10;AAAAOQAAABAAAAAAAAAAAQAgAAAACgEAAGRycy9zaGFwZXhtbC54bWxQSwUGAAAAAAYABgBbAQAA&#10;tAMAAAAA&#10;">
                  <v:fill on="f" focussize="0,0"/>
                  <v:stroke color="#FFFF00" joinstyle="round" startarrow="block" endarrow="block"/>
                  <v:imagedata o:title=""/>
                  <o:lock v:ext="edit" aspectratio="f"/>
                </v:shape>
                <v:shape id="_x0000_s1026" o:spid="_x0000_s1026" o:spt="32" type="#_x0000_t32" style="position:absolute;left:7274;top:43280;flip:x y;height:87;width:355;" filled="f" stroked="t" coordsize="21600,21600" o:gfxdata="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tOSLm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 endarrow="block"/>
                  <v:imagedata o:title=""/>
                  <o:lock v:ext="edit" aspectratio="f"/>
                </v:shape>
                <v:shape id="_x0000_s1026" o:spid="_x0000_s1026" o:spt="202" type="#_x0000_t202" style="position:absolute;left:7545;top:43183;height:400;width:1827;" filled="f" stroked="f" coordsize="21600,21600" o:gfxdata="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yzt2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color w:val="FF0000"/>
                            <w:szCs w:val="21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Cs w:val="21"/>
                          </w:rPr>
                          <w:t>罗家坡污水处理厂</w:t>
                        </w:r>
                      </w:p>
                    </w:txbxContent>
                  </v:textbox>
                </v:shape>
                <v:shape id="_x0000_s1026" o:spid="_x0000_s1026" o:spt="32" type="#_x0000_t32" style="position:absolute;left:3617;top:43280;height:239;width:106;" filled="f" stroked="t" coordsize="21600,21600" o:gfxdata="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8A6qvQAA&#10;ANwAAAAPAAAAAAAAAAEAIAAAACIAAABkcnMvZG93bnJldi54bWxQSwECFAAUAAAACACHTuJAMy8F&#10;njsAAAA5AAAAEAAAAAAAAAABACAAAAAMAQAAZHJzL3NoYXBleG1sLnhtbFBLBQYAAAAABgAGAFsB&#10;AAC2AwAAAAA=&#10;">
                  <v:fill on="f" focussize="0,0"/>
                  <v:stroke color="#FFFF00" joinstyle="round" startarrow="block" endarrow="block"/>
                  <v:imagedata o:title=""/>
                  <o:lock v:ext="edit" aspectratio="f"/>
                </v:shape>
                <v:shape id="_x0000_s1026" o:spid="_x0000_s1026" o:spt="202" type="#_x0000_t202" style="position:absolute;left:8404;top:43744;height:664;width:811;" filled="f" stroked="f" coordsize="21600,21600" o:gfxdata="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y2P9q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color w:val="FF0000"/>
                            <w:szCs w:val="21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Cs w:val="21"/>
                          </w:rPr>
                          <w:t>新华村</w:t>
                        </w:r>
                      </w:p>
                    </w:txbxContent>
                  </v:textbox>
                </v:shape>
                <v:shape id="_x0000_s1026" o:spid="_x0000_s1026" o:spt="32" type="#_x0000_t32" style="position:absolute;left:6464;top:43939;flip:x;height:204;width:252;" filled="f" stroked="t" coordsize="21600,21600" o:gfxdata="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0+I7a8AAAA&#10;3AAAAA8AAAAAAAAAAQAgAAAAIgAAAGRycy9kb3ducmV2LnhtbFBLAQIUABQAAAAIAIdO4kAzLwWe&#10;OwAAADkAAAAQAAAAAAAAAAEAIAAAAAsBAABkcnMvc2hhcGV4bWwueG1sUEsFBgAAAAAGAAYAWwEA&#10;ALUDAAAAAA==&#10;">
                  <v:fill on="f" focussize="0,0"/>
                  <v:stroke color="#FF0000" joinstyle="round" endarrow="block"/>
                  <v:imagedata o:title=""/>
                  <o:lock v:ext="edit" aspectratio="f"/>
                </v:shape>
                <v:shape id="_x0000_s1026" o:spid="_x0000_s1026" o:spt="202" type="#_x0000_t202" style="position:absolute;left:5570;top:43980;height:400;width:811;" filled="f" stroked="f" coordsize="21600,21600" o:gfxdata="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BVxS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color w:val="FF0000"/>
                            <w:szCs w:val="21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Cs w:val="21"/>
                          </w:rPr>
                          <w:t>W</w:t>
                        </w:r>
                        <w:r>
                          <w:rPr>
                            <w:rFonts w:hint="eastAsia"/>
                            <w:color w:val="FF0000"/>
                            <w:szCs w:val="21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_x0000_s1026" o:spid="_x0000_s1026" o:spt="3" type="#_x0000_t3" style="position:absolute;left:8261;top:43980;height:92;width:94;" fillcolor="#FF0000" filled="t" stroked="f" coordsize="21600,21600" o:gfxdata="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0AzDe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t"/>
                </v:shape>
                <v:shape id="_x0000_s1026" o:spid="_x0000_s1026" o:spt="32" type="#_x0000_t32" style="position:absolute;left:5910;top:44214;height:239;width:106;" filled="f" stroked="t" coordsize="21600,21600" o:gfxdata="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3mSScrsAAADc&#10;AAAADwAAAAAAAAABACAAAAAiAAAAZHJzL2Rvd25yZXYueG1sUEsBAhQAFAAAAAgAh07iQDMvBZ47&#10;AAAAOQAAABAAAAAAAAAAAQAgAAAACgEAAGRycy9zaGFwZXhtbC54bWxQSwUGAAAAAAYABgBbAQAA&#10;tAMAAAAA&#10;">
                  <v:fill on="f" focussize="0,0"/>
                  <v:stroke color="#FFFF00" joinstyle="round" startarrow="block" endarrow="block"/>
                  <v:imagedata o:title=""/>
                  <o:lock v:ext="edit" aspectratio="f"/>
                </v:shape>
                <v:shape id="_x0000_s1026" o:spid="_x0000_s1026" o:spt="61" type="#_x0000_t61" style="position:absolute;left:9050;top:44464;height:409;width:1009;" filled="f" stroked="t" coordsize="21600,21600" o:gfxdata="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OYBr28AAAA&#10;3AAAAA8AAAAAAAAAAQAgAAAAIgAAAGRycy9kb3ducmV2LnhtbFBLAQIUABQAAAAIAIdO4kAzLwWe&#10;OwAAADkAAAAQAAAAAAAAAAEAIAAAAAsBAABkcnMvc2hhcGV4bWwueG1sUEsFBgAAAAAGAAYAWwEA&#10;ALUDAAAAAA==&#10;" adj="-15877,36478">
                  <v:fill on="f" focussize="0,0"/>
                  <v:stroke color="#FF00FF" joinstyle="miter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color w:val="FF0000"/>
                          </w:rPr>
                        </w:pPr>
                        <w:r>
                          <w:rPr>
                            <w:rFonts w:hint="eastAsia"/>
                            <w:color w:val="FF0000"/>
                          </w:rPr>
                          <w:t>项目位置</w:t>
                        </w:r>
                      </w:p>
                    </w:txbxContent>
                  </v:textbox>
                </v:shape>
                <v:group id="_x0000_s1026" o:spid="_x0000_s1026" o:spt="203" style="position:absolute;left:7968;top:45616;height:91;width:84;" coordorigin="4334,7424" coordsize="1052,1167" o:gfxdata="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pzpwq+AAAA2wAAAA8AAAAAAAAAAQAgAAAAIgAAAGRycy9kb3ducmV2Lnht&#10;bFBLAQIUABQAAAAIAIdO4kAzLwWeOwAAADkAAAAVAAAAAAAAAAEAIAAAAA0BAABkcnMvZ3JvdXBz&#10;aGFwZXhtbC54bWxQSwUGAAAAAAYABgBgAQAAygMAAAAA&#10;">
                  <o:lock v:ext="edit" aspectratio="t"/>
                  <v:shape id="_x0000_s1026" o:spid="_x0000_s1026" o:spt="3" type="#_x0000_t3" style="position:absolute;left:4402;top:7555;height:900;width:900;" filled="f" stroked="t" coordsize="21600,21600" o:gfxdata="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gqTwK5AAAA2wAA&#10;AA8AAAAAAAAAAQAgAAAAIgAAAGRycy9kb3ducmV2LnhtbFBLAQIUABQAAAAIAIdO4kAzLwWeOwAA&#10;ADkAAAAQAAAAAAAAAAEAIAAAAAgBAABkcnMvc2hhcGV4bWwueG1sUEsFBgAAAAAGAAYAWwEAALID&#10;AAAAAA==&#10;">
                    <v:fill on="f" focussize="0,0"/>
                    <v:stroke weight="1.5pt" color="#FF00FF" joinstyle="round"/>
                    <v:imagedata o:title=""/>
                    <o:lock v:ext="edit" aspectratio="t"/>
                  </v:shape>
                  <v:line id="_x0000_s1026" o:spid="_x0000_s1026" o:spt="20" style="position:absolute;left:4334;top:7424;flip:x y;height:256;width:194;rotation:-262144f;" filled="f" stroked="t" coordsize="21600,21600" o:gfxdata="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OguB2/&#10;AAAA2wAAAA8AAAAAAAAAAQAgAAAAIgAAAGRycy9kb3ducmV2LnhtbFBLAQIUABQAAAAIAIdO4kAz&#10;LwWeOwAAADkAAAAQAAAAAAAAAAEAIAAAAA4BAABkcnMvc2hhcGV4bWwueG1sUEsFBgAAAAAGAAYA&#10;WwEAALgDAAAAAA=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92;top:8335;flip:x y;height:256;width:194;rotation:-262144f;" filled="f" stroked="t" coordsize="21600,21600" o:gfxdata="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ciZq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64;top:7491;flip:y;height:192;width:222;rotation:458752f;" filled="f" stroked="t" coordsize="21600,21600" o:gfxdata="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fmyV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4346;top:8377;flip:y;height:192;width:222;rotation:458752f;" filled="f" stroked="t" coordsize="21600,21600" o:gfxdata="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2X9OG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</v:group>
                <v:group id="_x0000_s1026" o:spid="_x0000_s1026" o:spt="203" style="position:absolute;left:8007;top:45085;height:91;width:84;" coordorigin="4334,7424" coordsize="1052,1167" o:gfxdata="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GDSolL0AAADcAAAADwAAAAAAAAABACAAAAAiAAAAZHJzL2Rvd25yZXYueG1s&#10;UEsBAhQAFAAAAAgAh07iQDMvBZ47AAAAOQAAABUAAAAAAAAAAQAgAAAADAEAAGRycy9ncm91cHNo&#10;YXBleG1sLnhtbFBLBQYAAAAABgAGAGABAADJAwAAAAA=&#10;">
                  <o:lock v:ext="edit" aspectratio="t"/>
                  <v:shape id="_x0000_s1026" o:spid="_x0000_s1026" o:spt="3" type="#_x0000_t3" style="position:absolute;left:4402;top:7555;height:900;width:900;" filled="f" stroked="t" coordsize="21600,21600" o:gfxdata="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KLn0K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FF00FF" joinstyle="round"/>
                    <v:imagedata o:title=""/>
                    <o:lock v:ext="edit" aspectratio="t"/>
                  </v:shape>
                  <v:line id="_x0000_s1026" o:spid="_x0000_s1026" o:spt="20" style="position:absolute;left:4334;top:7424;flip:x y;height:256;width:194;rotation:-262144f;" filled="f" stroked="t" coordsize="21600,21600" o:gfxdata="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o25j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92;top:8335;flip:x y;height:256;width:194;rotation:-262144f;" filled="f" stroked="t" coordsize="21600,21600" o:gfxdata="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5x8BS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64;top:7491;flip:y;height:192;width:222;rotation:458752f;" filled="f" stroked="t" coordsize="21600,21600" o:gfxdata="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t/nU7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4346;top:8377;flip:y;height:192;width:222;rotation:458752f;" filled="f" stroked="t" coordsize="21600,21600" o:gfxdata="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TZ/J7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</v:group>
                <v:rect id="_x0000_s1026" o:spid="_x0000_s1026" o:spt="1" style="position:absolute;left:7711;top:45182;height:495;width:645;" filled="f" stroked="t" coordsize="21600,21600" o:gfxdata="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jQDBb4A&#10;AADcAAAADwAAAAAAAAABACAAAAAiAAAAZHJzL2Rvd25yZXYueG1sUEsBAhQAFAAAAAgAh07iQDMv&#10;BZ47AAAAOQAAABAAAAAAAAAAAQAgAAAADQEAAGRycy9zaGFwZXhtbC54bWxQSwUGAAAAAAYABgBb&#10;AQAAtwMAAAAA&#10;">
                  <v:fill on="f" focussize="0,0"/>
                  <v:stroke weight="1.25pt" color="#00B0F0" joinstyle="miter" dashstyle="dash"/>
                  <v:imagedata o:title=""/>
                  <o:lock v:ext="edit" aspectratio="f"/>
                </v:rect>
                <v:group id="_x0000_s1026" o:spid="_x0000_s1026" o:spt="203" style="position:absolute;left:7656;top:45415;height:102;width:105;" coordorigin="4334,7424" coordsize="1052,1167" o:gfxdata="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CRN9S+AAAA2wAAAA8AAAAAAAAAAQAgAAAAIgAAAGRycy9kb3ducmV2Lnht&#10;bFBLAQIUABQAAAAIAIdO4kAzLwWeOwAAADkAAAAVAAAAAAAAAAEAIAAAAA0BAABkcnMvZ3JvdXBz&#10;aGFwZXhtbC54bWxQSwUGAAAAAAYABgBgAQAAygMAAAAA&#10;">
                  <o:lock v:ext="edit" aspectratio="t"/>
                  <v:shape id="_x0000_s1026" o:spid="_x0000_s1026" o:spt="3" type="#_x0000_t3" style="position:absolute;left:4402;top:7555;height:900;width:900;" filled="f" stroked="t" coordsize="21600,21600" o:gfxdata="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iPcu28AAAA&#10;2w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FF00FF" joinstyle="round"/>
                    <v:imagedata o:title=""/>
                    <o:lock v:ext="edit" aspectratio="t"/>
                  </v:shape>
                  <v:line id="_x0000_s1026" o:spid="_x0000_s1026" o:spt="20" style="position:absolute;left:4334;top:7424;flip:x y;height:256;width:194;rotation:-262144f;" filled="f" stroked="t" coordsize="21600,21600" o:gfxdata="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wWF8r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92;top:8335;flip:x y;height:256;width:194;rotation:-262144f;" filled="f" stroked="t" coordsize="21600,21600" o:gfxdata="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poRgL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64;top:7491;flip:y;height:192;width:222;rotation:458752f;" filled="f" stroked="t" coordsize="21600,21600" o:gfxdata="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llt/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4346;top:8377;flip:y;height:192;width:222;rotation:458752f;" filled="f" stroked="t" coordsize="21600,21600" o:gfxdata="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d1ZD+5AAAA2wAA&#10;AA8AAAAAAAAAAQAgAAAAIgAAAGRycy9kb3ducmV2LnhtbFBLAQIUABQAAAAIAIdO4kAzLwWeOwAA&#10;ADkAAAAQAAAAAAAAAAEAIAAAAAgBAABkcnMvc2hhcGV4bWwueG1sUEsFBgAAAAAGAAYAWwEAALID&#10;AAAAAA=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</v:group>
                <v:group id="_x0000_s1026" o:spid="_x0000_s1026" o:spt="203" style="position:absolute;left:8332;top:45411;height:91;width:84;" coordorigin="4334,7424" coordsize="1052,1167" o:gfxdata="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QNAo7vwAAANsAAAAPAAAAAAAAAAEAIAAAACIAAABkcnMvZG93bnJldi54&#10;bWxQSwECFAAUAAAACACHTuJAMy8FnjsAAAA5AAAAFQAAAAAAAAABACAAAAAOAQAAZHJzL2dyb3Vw&#10;c2hhcGV4bWwueG1sUEsFBgAAAAAGAAYAYAEAAMsDAAAAAA==&#10;">
                  <o:lock v:ext="edit" aspectratio="t"/>
                  <v:shape id="_x0000_s1026" o:spid="_x0000_s1026" o:spt="3" type="#_x0000_t3" style="position:absolute;left:4402;top:7555;height:900;width:900;" filled="f" stroked="t" coordsize="21600,21600" o:gfxdata="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ibeIz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1.5pt" color="#FF00FF" joinstyle="round"/>
                    <v:imagedata o:title=""/>
                    <o:lock v:ext="edit" aspectratio="t"/>
                  </v:shape>
                  <v:line id="_x0000_s1026" o:spid="_x0000_s1026" o:spt="20" style="position:absolute;left:4334;top:7424;flip:x y;height:256;width:194;rotation:-262144f;" filled="f" stroked="t" coordsize="21600,21600" o:gfxdata="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ecVLL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92;top:8335;flip:x y;height:256;width:194;rotation:-262144f;" filled="f" stroked="t" coordsize="21600,21600" o:gfxdata="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g6NWL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64;top:7491;flip:y;height:192;width:222;rotation:458752f;" filled="f" stroked="t" coordsize="21600,21600" o:gfxdata="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Asen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4346;top:8377;flip:y;height:192;width:222;rotation:458752f;" filled="f" stroked="t" coordsize="21600,21600" o:gfxdata="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0FnQ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</v:group>
                <v:shape id="_x0000_s1026" o:spid="_x0000_s1026" o:spt="3" type="#_x0000_t3" style="position:absolute;left:7514;top:45435;height:92;width:94;" fillcolor="#FF0000" filled="t" stroked="f" coordsize="21600,21600" o:gfxdata="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oH5M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t"/>
                </v:shape>
                <v:shape id="_x0000_s1026" o:spid="_x0000_s1026" o:spt="32" type="#_x0000_t32" style="position:absolute;left:5737;top:45716;flip:y;height:1445;width:1974;" filled="f" stroked="t" coordsize="21600,21600" o:gfxdata="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94N4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 endarrow="block"/>
                  <v:imagedata o:title=""/>
                  <o:lock v:ext="edit" aspectratio="f"/>
                </v:shape>
                <v:shape id="_x0000_s1026" o:spid="_x0000_s1026" o:spt="3" type="#_x0000_t3" style="position:absolute;left:7356;top:46699;height:92;width:94;" fillcolor="#FF0000" filled="t" stroked="f" coordsize="21600,21600" o:gfxdata="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dTzY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t"/>
                </v:shape>
                <v:rect id="_x0000_s1026" o:spid="_x0000_s1026" o:spt="1" style="position:absolute;left:11220;top:47053;height:2169;width:2029;" fillcolor="#FFFFFF" filled="t" stroked="t" coordsize="21600,21600" o:gfxdata="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0JXAr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eastAsia"/>
                            <w:b/>
                            <w:sz w:val="24"/>
                          </w:rPr>
                        </w:pPr>
                        <w:r>
                          <w:rPr>
                            <w:rFonts w:hint="eastAsia"/>
                            <w:b/>
                            <w:sz w:val="24"/>
                          </w:rPr>
                          <w:t>图  例</w:t>
                        </w:r>
                      </w:p>
                      <w:p>
                        <w:pPr>
                          <w:spacing w:line="400" w:lineRule="exact"/>
                          <w:ind w:firstLine="210" w:firstLineChars="100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环境空气监测点</w:t>
                        </w:r>
                      </w:p>
                      <w:p>
                        <w:pPr>
                          <w:spacing w:line="400" w:lineRule="exact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 xml:space="preserve">   噪声监测点</w:t>
                        </w:r>
                      </w:p>
                      <w:p>
                        <w:pPr>
                          <w:spacing w:line="400" w:lineRule="exact"/>
                          <w:ind w:firstLine="210" w:firstLineChars="100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地表水监测断面</w:t>
                        </w:r>
                      </w:p>
                      <w:p>
                        <w:pPr>
                          <w:spacing w:line="400" w:lineRule="exact"/>
                          <w:ind w:firstLine="315" w:firstLineChars="150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厂址</w:t>
                        </w:r>
                      </w:p>
                      <w:p>
                        <w:pPr>
                          <w:spacing w:line="400" w:lineRule="exact"/>
                          <w:ind w:firstLine="315" w:firstLineChars="150"/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大气评价范围</w:t>
                        </w:r>
                      </w:p>
                    </w:txbxContent>
                  </v:textbox>
                </v:rect>
                <v:shape id="_x0000_s1026" o:spid="_x0000_s1026" o:spt="202" type="#_x0000_t202" style="position:absolute;left:7170;top:46924;height:400;width:1804;" filled="f" stroked="f" coordsize="21600,21600" o:gfxdata="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YjDJy5AAAA3A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/>
                            <w:color w:val="FF0000"/>
                            <w:szCs w:val="21"/>
                          </w:rPr>
                        </w:pPr>
                        <w:r>
                          <w:rPr>
                            <w:rFonts w:hint="eastAsia"/>
                            <w:color w:val="FF0000"/>
                            <w:szCs w:val="21"/>
                          </w:rPr>
                          <w:t>金山寺村</w:t>
                        </w:r>
                      </w:p>
                    </w:txbxContent>
                  </v:textbox>
                </v:shape>
                <v:shape id="_x0000_s1026" o:spid="_x0000_s1026" o:spt="3" type="#_x0000_t3" style="position:absolute;left:11388;top:47559;height:92;width:94;" fillcolor="#FF0000" filled="t" stroked="f" coordsize="21600,21600" o:gfxdata="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8cuA7vQAA&#10;ANwAAAAPAAAAAAAAAAEAIAAAACIAAABkcnMvZG93bnJldi54bWxQSwECFAAUAAAACACHTuJAMy8F&#10;njsAAAA5AAAAEAAAAAAAAAABACAAAAAMAQAAZHJzL3NoYXBleG1sLnhtbFBLBQYAAAAABgAGAFsB&#10;AAC2AwAAAAA=&#10;">
                  <v:fill on="t" focussize="0,0"/>
                  <v:stroke on="f"/>
                  <v:imagedata o:title=""/>
                  <o:lock v:ext="edit" aspectratio="t"/>
                </v:shape>
                <v:shape id="图片 131" o:spid="_x0000_s1026" o:spt="75" type="#_x0000_t75" style="position:absolute;left:3041;top:47005;height:2209;width:2615;" fillcolor="#7030A0" filled="t" o:preferrelative="t" stroked="t" coordsize="21600,21600" o:gfxdata="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DBsge5AAAA3AAA&#10;AA8AAAAAAAAAAQAgAAAAIgAAAGRycy9kb3ducmV2LnhtbFBLAQIUABQAAAAIAIdO4kAzLwWeOwAA&#10;ADkAAAAQAAAAAAAAAAEAIAAAAAgBAABkcnMvc2hhcGV4bWwueG1sUEsFBgAAAAAGAAYAWwEAALID&#10;AAAAAA==&#10;">
                  <v:fill on="t" focussize="0,0"/>
                  <v:stroke weight="1.25pt" color="#4BACC6" joinstyle="miter" dashstyle="dash"/>
                  <v:imagedata r:id="rId11" o:title=""/>
                  <o:lock v:ext="edit" aspectratio="t"/>
                </v:shape>
                <v:group id="_x0000_s1026" o:spid="_x0000_s1026" o:spt="203" style="position:absolute;left:5288;top:48324;height:91;width:84;" coordorigin="4334,7424" coordsize="1052,1167" o:gfxdata="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1IA6a7AAAA3AAAAA8AAAAAAAAAAQAgAAAAIgAAAGRycy9kb3ducmV2LnhtbFBL&#10;AQIUABQAAAAIAIdO4kAzLwWeOwAAADkAAAAVAAAAAAAAAAEAIAAAAAoBAABkcnMvZ3JvdXBzaGFw&#10;ZXhtbC54bWxQSwUGAAAAAAYABgBgAQAAxwMAAAAA&#10;">
                  <o:lock v:ext="edit" aspectratio="t"/>
                  <v:shape id="_x0000_s1026" o:spid="_x0000_s1026" o:spt="3" type="#_x0000_t3" style="position:absolute;left:4402;top:7555;height:900;width:900;" filled="f" stroked="t" coordsize="21600,21600" o:gfxdata="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hdXZ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1.5pt" color="#FF00FF" joinstyle="round"/>
                    <v:imagedata o:title=""/>
                    <o:lock v:ext="edit" aspectratio="t"/>
                  </v:shape>
                  <v:line id="_x0000_s1026" o:spid="_x0000_s1026" o:spt="20" style="position:absolute;left:4334;top:7424;flip:x y;height:256;width:194;rotation:-262144f;" filled="f" stroked="t" coordsize="21600,21600" o:gfxdata="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A8ixr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92;top:8335;flip:x y;height:256;width:194;rotation:-262144f;" filled="f" stroked="t" coordsize="21600,21600" o:gfxdata="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0Nl0l&#10;wAAAANwAAAAPAAAAAAAAAAEAIAAAACIAAABkcnMvZG93bnJldi54bWxQSwECFAAUAAAACACHTuJA&#10;My8FnjsAAAA5AAAAEAAAAAAAAAABACAAAAAPAQAAZHJzL3NoYXBleG1sLnhtbFBLBQYAAAAABgAG&#10;AFsBAAC5AwAAAAA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64;top:7491;flip:y;height:192;width:222;rotation:458752f;" filled="f" stroked="t" coordsize="21600,21600" o:gfxdata="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JhKYr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4346;top:8377;flip:y;height:192;width:222;rotation:458752f;" filled="f" stroked="t" coordsize="21600,21600" o:gfxdata="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ErUFb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</v:group>
                <v:group id="_x0000_s1026" o:spid="_x0000_s1026" o:spt="203" style="position:absolute;left:4298;top:47607;height:91;width:84;" coordorigin="4334,7424" coordsize="1052,1167" o:gfxdata="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EnGWcW7AAAA3AAAAA8AAAAAAAAAAQAgAAAAIgAAAGRycy9kb3ducmV2LnhtbFBL&#10;AQIUABQAAAAIAIdO4kAzLwWeOwAAADkAAAAVAAAAAAAAAAEAIAAAAAoBAABkcnMvZ3JvdXBzaGFw&#10;ZXhtbC54bWxQSwUGAAAAAAYABgBgAQAAxwMAAAAA&#10;">
                  <o:lock v:ext="edit" aspectratio="t"/>
                  <v:shape id="_x0000_s1026" o:spid="_x0000_s1026" o:spt="3" type="#_x0000_t3" style="position:absolute;left:4402;top:7555;height:900;width:900;" filled="f" stroked="t" coordsize="21600,21600" o:gfxdata="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3luE7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t"/>
                  </v:shape>
                  <v:line id="_x0000_s1026" o:spid="_x0000_s1026" o:spt="20" style="position:absolute;left:4334;top:7424;flip:x y;height:256;width:194;rotation:-262144f;" filled="f" stroked="t" coordsize="21600,21600" o:gfxdata="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UZ8y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92;top:8335;flip:x y;height:256;width:194;rotation:-262144f;" filled="f" stroked="t" coordsize="21600,21600" o:gfxdata="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uAdGvQAA&#10;ANwAAAAPAAAAAAAAAAEAIAAAACIAAABkcnMvZG93bnJldi54bWxQSwECFAAUAAAACACHTuJAMy8F&#10;njsAAAA5AAAAEAAAAAAAAAABACAAAAAMAQAAZHJzL3NoYXBleG1sLnhtbFBLBQYAAAAABgAGAFsB&#10;AAC2AwAAAAA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64;top:7491;flip:y;height:192;width:222;rotation:458752f;" filled="f" stroked="t" coordsize="21600,21600" o:gfxdata="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BYQAb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4346;top:8377;flip:y;height:192;width:222;rotation:458752f;" filled="f" stroked="t" coordsize="21600,21600" o:gfxdata="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MSOdr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</v:group>
                <v:shape id="_x0000_s1026" o:spid="_x0000_s1026" o:spt="32" type="#_x0000_t32" style="position:absolute;left:11253;top:48210;height:122;width:272;" filled="f" stroked="t" coordsize="21600,21600" o:gfxdata="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2+a2LsAAADc&#10;AAAADwAAAAAAAAABACAAAAAiAAAAZHJzL2Rvd25yZXYueG1sUEsBAhQAFAAAAAgAh07iQDMvBZ47&#10;AAAAOQAAABAAAAAAAAAAAQAgAAAACgEAAGRycy9zaGFwZXhtbC54bWxQSwUGAAAAAAYABgBbAQAA&#10;tAMAAAAA&#10;">
                  <v:fill on="f" focussize="0,0"/>
                  <v:stroke color="#FFFF00" joinstyle="round" startarrow="block" endarrow="block"/>
                  <v:imagedata o:title=""/>
                  <o:lock v:ext="edit" aspectratio="f"/>
                </v:shape>
                <v:rect id="_x0000_s1026" o:spid="_x0000_s1026" o:spt="1" style="position:absolute;left:11287;top:48532;height:188;width:240;" filled="f" stroked="t" coordsize="21600,21600" o:gfxdata="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7FRzLsAAADc&#10;AAAADwAAAAAAAAABACAAAAAiAAAAZHJzL2Rvd25yZXYueG1sUEsBAhQAFAAAAAgAh07iQDMvBZ47&#10;AAAAOQAAABAAAAAAAAAAAQAgAAAACgEAAGRycy9zaGFwZXhtbC54bWxQSwUGAAAAAAYABgBbAQAA&#10;tAMAAAAA&#10;">
                  <v:fill on="f" focussize="0,0"/>
                  <v:stroke weight="1.25pt" color="#00B0F0" joinstyle="miter" dashstyle="dash"/>
                  <v:imagedata o:title=""/>
                  <o:lock v:ext="edit" aspectratio="f"/>
                </v:rect>
                <v:group id="_x0000_s1026" o:spid="_x0000_s1026" o:spt="203" style="position:absolute;left:3403;top:48502;height:91;width:84;" coordorigin="4334,7424" coordsize="1052,1167" o:gfxdata="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WNkKr0AAADcAAAADwAAAAAAAAABACAAAAAiAAAAZHJzL2Rvd25yZXYueG1s&#10;UEsBAhQAFAAAAAgAh07iQDMvBZ47AAAAOQAAABUAAAAAAAAAAQAgAAAADAEAAGRycy9ncm91cHNo&#10;YXBleG1sLnhtbFBLBQYAAAAABgAGAGABAADJAwAAAAA=&#10;">
                  <o:lock v:ext="edit" aspectratio="t"/>
                  <v:shape id="_x0000_s1026" o:spid="_x0000_s1026" o:spt="3" type="#_x0000_t3" style="position:absolute;left:4402;top:7555;height:900;width:900;" filled="f" stroked="t" coordsize="21600,21600" o:gfxdata="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LqKtugAAANwA&#10;AAAPAAAAAAAAAAEAIAAAACIAAABkcnMvZG93bnJldi54bWxQSwECFAAUAAAACACHTuJAMy8FnjsA&#10;AAA5AAAAEAAAAAAAAAABACAAAAAJAQAAZHJzL3NoYXBleG1sLnhtbFBLBQYAAAAABgAGAFsBAACz&#10;AwAAAAA=&#10;">
                    <v:fill on="f" focussize="0,0"/>
                    <v:stroke weight="1.5pt" color="#FF00FF" joinstyle="round"/>
                    <v:imagedata o:title=""/>
                    <o:lock v:ext="edit" aspectratio="t"/>
                  </v:shape>
                  <v:line id="_x0000_s1026" o:spid="_x0000_s1026" o:spt="20" style="position:absolute;left:4334;top:7424;flip:x y;height:256;width:194;rotation:-262144f;" filled="f" stroked="t" coordsize="21600,21600" o:gfxdata="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gZTjL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92;top:8335;flip:x y;height:256;width:194;rotation:-262144f;" filled="f" stroked="t" coordsize="21600,21600" o:gfxdata="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Pmcf+&#10;wAAAANwAAAAPAAAAAAAAAAEAIAAAACIAAABkcnMvZG93bnJldi54bWxQSwECFAAUAAAACACHTuJA&#10;My8FnjsAAAA5AAAAEAAAAAAAAAABACAAAAAPAQAAZHJzL3NoYXBleG1sLnhtbFBLBQYAAAAABgAG&#10;AFsBAAC5AwAAAAA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64;top:7491;flip:y;height:192;width:222;rotation:458752f;" filled="f" stroked="t" coordsize="21600,21600" o:gfxdata="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zfQub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4346;top:8377;flip:y;height:192;width:222;rotation:458752f;" filled="f" stroked="t" coordsize="21600,21600" o:gfxdata="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GGzmb4A&#10;AADcAAAADwAAAAAAAAABACAAAAAiAAAAZHJzL2Rvd25yZXYueG1sUEsBAhQAFAAAAAgAh07iQDMv&#10;BZ47AAAAOQAAABAAAAAAAAAAAQAgAAAADQEAAGRycy9zaGFwZXhtbC54bWxQSwUGAAAAAAYABgBb&#10;AQAAtw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</v:group>
                <v:shape id="_x0000_s1026" o:spid="_x0000_s1026" o:spt="120" type="#_x0000_t120" style="position:absolute;left:11364;top:48883;height:144;width:148;" filled="f" stroked="t" coordsize="21600,21600" o:gfxdata="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uZlebsAAADc&#10;AAAADwAAAAAAAAABACAAAAAiAAAAZHJzL2Rvd25yZXYueG1sUEsBAhQAFAAAAAgAh07iQDMvBZ47&#10;AAAAOQAAABAAAAAAAAAAAQAgAAAACgEAAGRycy9zaGFwZXhtbC54bWxQSwUGAAAAAAYABgBbAQAA&#10;tAMAAAAA&#10;">
                  <v:fill on="f" focussize="0,0"/>
                  <v:stroke color="#FF0000" joinstyle="round"/>
                  <v:imagedata o:title=""/>
                  <o:lock v:ext="edit" aspectratio="t"/>
                </v:shape>
                <v:group id="_x0000_s1026" o:spid="_x0000_s1026" o:spt="203" style="position:absolute;left:4282;top:49158;height:91;width:84;" coordorigin="4334,7424" coordsize="1052,1167" o:gfxdata="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zJMkbvAAAANwAAAAPAAAAAAAAAAEAIAAAACIAAABkcnMvZG93bnJldi54bWxQ&#10;SwECFAAUAAAACACHTuJAMy8FnjsAAAA5AAAAFQAAAAAAAAABACAAAAALAQAAZHJzL2dyb3Vwc2hh&#10;cGV4bWwueG1sUEsFBgAAAAAGAAYAYAEAAMgDAAAAAA==&#10;">
                  <o:lock v:ext="edit" aspectratio="t"/>
                  <v:shape id="_x0000_s1026" o:spid="_x0000_s1026" o:spt="3" type="#_x0000_t3" style="position:absolute;left:4402;top:7555;height:900;width:900;" filled="f" stroked="t" coordsize="21600,21600" o:gfxdata="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KRWfm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FF00FF" joinstyle="round"/>
                    <v:imagedata o:title=""/>
                    <o:lock v:ext="edit" aspectratio="t"/>
                  </v:shape>
                  <v:line id="_x0000_s1026" o:spid="_x0000_s1026" o:spt="20" style="position:absolute;left:4334;top:7424;flip:x y;height:256;width:194;rotation:-262144f;" filled="f" stroked="t" coordsize="21600,21600" o:gfxdata="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65qNi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92;top:8335;flip:x y;height:256;width:194;rotation:-262144f;" filled="f" stroked="t" coordsize="21600,21600" o:gfxdata="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pal5i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5164;top:7491;flip:y;height:192;width:222;rotation:458752f;" filled="f" stroked="t" coordsize="21600,21600" o:gfxdata="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vSA37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  <v:line id="_x0000_s1026" o:spid="_x0000_s1026" o:spt="20" style="position:absolute;left:4346;top:8377;flip:y;height:192;width:222;rotation:458752f;" filled="f" stroked="t" coordsize="21600,21600" o:gfxdata="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iYeqLsAAADc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FF00FF" joinstyle="round"/>
                    <v:imagedata o:title=""/>
                    <o:lock v:ext="edit" aspectratio="f"/>
                  </v:line>
                </v:group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51744" behindDoc="0" locked="0" layoutInCell="1" allowOverlap="1">
                <wp:simplePos x="0" y="0"/>
                <wp:positionH relativeFrom="column">
                  <wp:posOffset>3051810</wp:posOffset>
                </wp:positionH>
                <wp:positionV relativeFrom="paragraph">
                  <wp:posOffset>5602605</wp:posOffset>
                </wp:positionV>
                <wp:extent cx="3280410" cy="288290"/>
                <wp:effectExtent l="0" t="0" r="0" b="0"/>
                <wp:wrapNone/>
                <wp:docPr id="78" name="矩形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0410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 xml:space="preserve"> 引用监测布点图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0.3pt;margin-top:441.15pt;height:22.7pt;width:258.3pt;z-index:507551744;mso-width-relative:page;mso-height-relative:page;" filled="f" stroked="f" coordsize="21600,21600" o:gfxdata="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GRHu8NwAAAALAQAADwAAAAAAAAABACAA&#10;AAAiAAAAZHJzL2Rvd25yZXYueG1sUEsBAhQAFAAAAAgAh07iQLm1EXOXAQAADAMAAA4AAAAAAAAA&#10;AQAgAAAAKwEAAGRycy9lMm9Eb2MueG1sUEsFBgAAAAAGAAYAWQEAADQ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  <w:t>5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 xml:space="preserve"> 引用监测布点图</w:t>
                      </w:r>
                    </w:p>
                  </w:txbxContent>
                </v:textbox>
              </v:rect>
            </w:pict>
          </mc:Fallback>
        </mc:AlternateContent>
      </w:r>
      <w:r>
        <w:br w:type="page"/>
      </w:r>
    </w:p>
    <w:p>
      <w:r>
        <w:rPr>
          <w:sz w:val="21"/>
        </w:rPr>
        <w:drawing>
          <wp:anchor distT="0" distB="0" distL="114300" distR="114300" simplePos="0" relativeHeight="763485184" behindDoc="1" locked="0" layoutInCell="1" allowOverlap="1">
            <wp:simplePos x="0" y="0"/>
            <wp:positionH relativeFrom="column">
              <wp:posOffset>3283585</wp:posOffset>
            </wp:positionH>
            <wp:positionV relativeFrom="paragraph">
              <wp:posOffset>-36830</wp:posOffset>
            </wp:positionV>
            <wp:extent cx="2578735" cy="1935480"/>
            <wp:effectExtent l="0" t="0" r="12065" b="7620"/>
            <wp:wrapNone/>
            <wp:docPr id="9" name="图片 9" descr="微信图片_201808240912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180824091239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8735" cy="1935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1019368448" behindDoc="1" locked="0" layoutInCell="1" allowOverlap="1">
            <wp:simplePos x="0" y="0"/>
            <wp:positionH relativeFrom="column">
              <wp:posOffset>444500</wp:posOffset>
            </wp:positionH>
            <wp:positionV relativeFrom="paragraph">
              <wp:posOffset>-97790</wp:posOffset>
            </wp:positionV>
            <wp:extent cx="1779905" cy="2372995"/>
            <wp:effectExtent l="0" t="0" r="10795" b="8255"/>
            <wp:wrapNone/>
            <wp:docPr id="45" name="图片 45" descr="微信图片_201808240912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微信图片_20180824091239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79905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763485184" behindDoc="1" locked="0" layoutInCell="1" allowOverlap="1">
            <wp:simplePos x="0" y="0"/>
            <wp:positionH relativeFrom="column">
              <wp:posOffset>6483985</wp:posOffset>
            </wp:positionH>
            <wp:positionV relativeFrom="paragraph">
              <wp:posOffset>-39370</wp:posOffset>
            </wp:positionV>
            <wp:extent cx="2324100" cy="1910715"/>
            <wp:effectExtent l="0" t="0" r="0" b="13335"/>
            <wp:wrapNone/>
            <wp:docPr id="10" name="图片 10" descr="微信图片_2018082409123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18082409123918"/>
                    <pic:cNvPicPr>
                      <a:picLocks noChangeAspect="1"/>
                    </pic:cNvPicPr>
                  </pic:nvPicPr>
                  <pic:blipFill>
                    <a:blip r:embed="rId14"/>
                    <a:srcRect l="8762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910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895294464" behindDoc="0" locked="0" layoutInCell="1" allowOverlap="1">
                <wp:simplePos x="0" y="0"/>
                <wp:positionH relativeFrom="column">
                  <wp:posOffset>5992495</wp:posOffset>
                </wp:positionH>
                <wp:positionV relativeFrom="paragraph">
                  <wp:posOffset>4599940</wp:posOffset>
                </wp:positionV>
                <wp:extent cx="3280410" cy="288290"/>
                <wp:effectExtent l="0" t="0" r="0" b="0"/>
                <wp:wrapNone/>
                <wp:docPr id="107" name="矩形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0410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项目地东侧停车场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1.85pt;margin-top:362.2pt;height:22.7pt;width:258.3pt;z-index:895294464;mso-width-relative:page;mso-height-relative:page;" filled="f" stroked="f" coordsize="21600,21600" o:gfxdata="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项目地东侧停车场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20959488" behindDoc="0" locked="0" layoutInCell="1" allowOverlap="1">
                <wp:simplePos x="0" y="0"/>
                <wp:positionH relativeFrom="column">
                  <wp:posOffset>3014345</wp:posOffset>
                </wp:positionH>
                <wp:positionV relativeFrom="paragraph">
                  <wp:posOffset>4606925</wp:posOffset>
                </wp:positionV>
                <wp:extent cx="3280410" cy="288290"/>
                <wp:effectExtent l="0" t="0" r="0" b="0"/>
                <wp:wrapNone/>
                <wp:docPr id="106" name="矩形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0410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项目地西侧道路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7.35pt;margin-top:362.75pt;height:22.7pt;width:258.3pt;z-index:-1574007808;mso-width-relative:page;mso-height-relative:page;" filled="f" stroked="f" coordsize="21600,21600" o:gfxdata="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U5A4ctwAAAALAQAADwAAAAAAAAABACAA&#10;AAAiAAAAZHJzL2Rvd25yZXYueG1sUEsBAhQAFAAAAAgAh07iQOKstyaXAQAADgMAAA4AAAAAAAAA&#10;AQAgAAAAKwEAAGRycy9lMm9Eb2MueG1sUEsFBgAAAAAGAAYAWQEAADQ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项目地西侧道路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874245120" behindDoc="0" locked="0" layoutInCell="1" allowOverlap="1">
                <wp:simplePos x="0" y="0"/>
                <wp:positionH relativeFrom="column">
                  <wp:posOffset>-255905</wp:posOffset>
                </wp:positionH>
                <wp:positionV relativeFrom="paragraph">
                  <wp:posOffset>4543425</wp:posOffset>
                </wp:positionV>
                <wp:extent cx="3280410" cy="288290"/>
                <wp:effectExtent l="0" t="0" r="0" b="0"/>
                <wp:wrapNone/>
                <wp:docPr id="105" name="矩形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0410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项目地南侧车间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0.15pt;margin-top:357.75pt;height:22.7pt;width:258.3pt;z-index:874245120;mso-width-relative:page;mso-height-relative:page;" filled="f" stroked="f" coordsize="21600,21600" o:gfxdata="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a7d8ldwAAAALAQAADwAAAAAAAAABACAA&#10;AAAiAAAAZHJzL2Rvd25yZXYueG1sUEsBAhQAFAAAAAgAh07iQAX0gvKXAQAADgMAAA4AAAAAAAAA&#10;AQAgAAAAKwEAAGRycy9lMm9Eb2MueG1sUEsFBgAAAAAGAAYAWQEAADQ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项目地南侧车间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098371584" behindDoc="0" locked="0" layoutInCell="1" allowOverlap="1">
                <wp:simplePos x="0" y="0"/>
                <wp:positionH relativeFrom="column">
                  <wp:posOffset>6026785</wp:posOffset>
                </wp:positionH>
                <wp:positionV relativeFrom="paragraph">
                  <wp:posOffset>1903730</wp:posOffset>
                </wp:positionV>
                <wp:extent cx="3280410" cy="288290"/>
                <wp:effectExtent l="0" t="0" r="0" b="0"/>
                <wp:wrapNone/>
                <wp:docPr id="104" name="矩形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0410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项目地北侧荒地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74.55pt;margin-top:149.9pt;height:22.7pt;width:258.3pt;z-index:2098371584;mso-width-relative:page;mso-height-relative:page;" filled="f" stroked="f" coordsize="21600,21600" o:gfxdata="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项目地北侧荒地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322498048" behindDoc="0" locked="0" layoutInCell="1" allowOverlap="1">
                <wp:simplePos x="0" y="0"/>
                <wp:positionH relativeFrom="column">
                  <wp:posOffset>3038475</wp:posOffset>
                </wp:positionH>
                <wp:positionV relativeFrom="paragraph">
                  <wp:posOffset>1974215</wp:posOffset>
                </wp:positionV>
                <wp:extent cx="3280410" cy="288290"/>
                <wp:effectExtent l="0" t="0" r="0" b="0"/>
                <wp:wrapNone/>
                <wp:docPr id="79" name="矩形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0410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项目地现状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9.25pt;margin-top:155.45pt;height:22.7pt;width:258.3pt;z-index:-972469248;mso-width-relative:page;mso-height-relative:page;" filled="f" stroked="f" coordsize="21600,21600" o:gfxdata="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项目地现状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787077632" behindDoc="0" locked="0" layoutInCell="1" allowOverlap="1">
                <wp:simplePos x="0" y="0"/>
                <wp:positionH relativeFrom="column">
                  <wp:posOffset>-193675</wp:posOffset>
                </wp:positionH>
                <wp:positionV relativeFrom="paragraph">
                  <wp:posOffset>2181225</wp:posOffset>
                </wp:positionV>
                <wp:extent cx="3280410" cy="288290"/>
                <wp:effectExtent l="0" t="0" r="0" b="0"/>
                <wp:wrapNone/>
                <wp:docPr id="75" name="矩形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0410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项目地现状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  <w:t>1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5.25pt;margin-top:171.75pt;height:22.7pt;width:258.3pt;z-index:1787077632;mso-width-relative:page;mso-height-relative:page;" filled="f" stroked="f" coordsize="21600,21600" o:gfxdata="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项目地现状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1019367424" behindDoc="1" locked="0" layoutInCell="1" allowOverlap="1">
            <wp:simplePos x="0" y="0"/>
            <wp:positionH relativeFrom="column">
              <wp:posOffset>6308090</wp:posOffset>
            </wp:positionH>
            <wp:positionV relativeFrom="paragraph">
              <wp:posOffset>2518410</wp:posOffset>
            </wp:positionV>
            <wp:extent cx="2564765" cy="1924050"/>
            <wp:effectExtent l="0" t="0" r="6985" b="0"/>
            <wp:wrapNone/>
            <wp:docPr id="43" name="图片 43" descr="微信图片_201808240912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微信图片_20180824091239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6476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1019367424" behindDoc="0" locked="0" layoutInCell="1" allowOverlap="1">
            <wp:simplePos x="0" y="0"/>
            <wp:positionH relativeFrom="column">
              <wp:posOffset>3222625</wp:posOffset>
            </wp:positionH>
            <wp:positionV relativeFrom="paragraph">
              <wp:posOffset>2507615</wp:posOffset>
            </wp:positionV>
            <wp:extent cx="2576830" cy="1932305"/>
            <wp:effectExtent l="0" t="0" r="13970" b="10795"/>
            <wp:wrapNone/>
            <wp:docPr id="44" name="图片 44" descr="微信图片_2018082409123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微信图片_20180824091239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76830" cy="1932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1019367424" behindDoc="1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2536825</wp:posOffset>
            </wp:positionV>
            <wp:extent cx="2536825" cy="1902460"/>
            <wp:effectExtent l="0" t="0" r="15875" b="2540"/>
            <wp:wrapNone/>
            <wp:docPr id="35" name="图片 35" descr="微信图片_2018082409123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图片_20180824091239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36825" cy="1902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1019366400" behindDoc="0" locked="0" layoutInCell="1" allowOverlap="1">
                <wp:simplePos x="0" y="0"/>
                <wp:positionH relativeFrom="column">
                  <wp:posOffset>2839720</wp:posOffset>
                </wp:positionH>
                <wp:positionV relativeFrom="paragraph">
                  <wp:posOffset>5098415</wp:posOffset>
                </wp:positionV>
                <wp:extent cx="3280410" cy="288290"/>
                <wp:effectExtent l="0" t="0" r="0" b="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0410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 xml:space="preserve"> 项目现场及四至图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3.6pt;margin-top:401.45pt;height:22.7pt;width:258.3pt;z-index:1019366400;mso-width-relative:page;mso-height-relative:page;" filled="f" stroked="f" coordsize="21600,21600" o:gfxdata="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  <w:t>6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 xml:space="preserve"> 项目现场及四至图</w:t>
                      </w:r>
                    </w:p>
                  </w:txbxContent>
                </v:textbox>
              </v:rect>
            </w:pict>
          </mc:Fallback>
        </mc:AlternateContent>
      </w:r>
      <w:r>
        <w:br w:type="page"/>
      </w:r>
    </w:p>
    <w:p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763484160" behindDoc="0" locked="0" layoutInCell="1" allowOverlap="1">
                <wp:simplePos x="0" y="0"/>
                <wp:positionH relativeFrom="column">
                  <wp:posOffset>5855970</wp:posOffset>
                </wp:positionH>
                <wp:positionV relativeFrom="paragraph">
                  <wp:posOffset>1297305</wp:posOffset>
                </wp:positionV>
                <wp:extent cx="1089660" cy="328930"/>
                <wp:effectExtent l="566420" t="5080" r="20320" b="256540"/>
                <wp:wrapNone/>
                <wp:docPr id="8" name="矩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67120" y="2649220"/>
                          <a:ext cx="1089660" cy="328930"/>
                        </a:xfrm>
                        <a:prstGeom prst="wedgeRectCallout">
                          <a:avLst>
                            <a:gd name="adj1" fmla="val -98543"/>
                            <a:gd name="adj2" fmla="val 122779"/>
                          </a:avLst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auto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eastAsia="zh-CN"/>
                              </w:rPr>
                              <w:t>本项目所在地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61.1pt;margin-top:102.15pt;height:25.9pt;width:85.8pt;z-index:763484160;v-text-anchor:middle;mso-width-relative:page;mso-height-relative:page;" filled="f" stroked="t" coordsize="21600,21600" o:gfxdata="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" adj="-10485,37320">
                <v:fill on="f" focussize="0,0"/>
                <v:stroke weight="0.5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auto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eastAsia="zh-CN"/>
                        </w:rPr>
                        <w:t>本项目所在地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763483136" behindDoc="0" locked="0" layoutInCell="1" allowOverlap="1">
                <wp:simplePos x="0" y="0"/>
                <wp:positionH relativeFrom="column">
                  <wp:posOffset>5188585</wp:posOffset>
                </wp:positionH>
                <wp:positionV relativeFrom="paragraph">
                  <wp:posOffset>1784350</wp:posOffset>
                </wp:positionV>
                <wp:extent cx="127000" cy="444500"/>
                <wp:effectExtent l="9525" t="0" r="15875" b="22225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923280" y="3125470"/>
                          <a:ext cx="127000" cy="444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C0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08.55pt;margin-top:140.5pt;height:35pt;width:10pt;z-index:763483136;v-text-anchor:middle;mso-width-relative:page;mso-height-relative:page;" filled="f" stroked="t" coordsize="21600,21600" o:gfxdata="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">
                <v:fill on="f" focussize="0,0"/>
                <v:stroke weight="1.5pt" color="#C0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20000" behindDoc="0" locked="0" layoutInCell="1" allowOverlap="1">
                <wp:simplePos x="0" y="0"/>
                <wp:positionH relativeFrom="column">
                  <wp:posOffset>5814060</wp:posOffset>
                </wp:positionH>
                <wp:positionV relativeFrom="paragraph">
                  <wp:posOffset>1656080</wp:posOffset>
                </wp:positionV>
                <wp:extent cx="1583690" cy="1537335"/>
                <wp:effectExtent l="4445" t="4445" r="12065" b="20320"/>
                <wp:wrapNone/>
                <wp:docPr id="73" name="矩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728460" y="2809240"/>
                          <a:ext cx="1583690" cy="1537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57.8pt;margin-top:130.4pt;height:121.05pt;width:124.7pt;z-index:507520000;mso-width-relative:page;mso-height-relative:page;" fillcolor="#FFFFFF" filled="t" stroked="t" coordsize="21600,21600" o:gfxdata="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Lzy4E2AAAAAwBAAAPAAAAAAAAAAEAIAAAACIAAABkcnMvZG93bnJldi54&#10;bWxQSwECFAAUAAAACACHTuJAWzy0//oBAAD4AwAADgAAAAAAAAABACAAAAAnAQAAZHJzL2Uyb0Rv&#10;Yy54bWxQSwUGAAAAAAYABgBZAQAAkwUAAAAA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/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38432" behindDoc="0" locked="0" layoutInCell="1" allowOverlap="1">
                <wp:simplePos x="0" y="0"/>
                <wp:positionH relativeFrom="column">
                  <wp:posOffset>3188970</wp:posOffset>
                </wp:positionH>
                <wp:positionV relativeFrom="paragraph">
                  <wp:posOffset>5020945</wp:posOffset>
                </wp:positionV>
                <wp:extent cx="3280410" cy="288290"/>
                <wp:effectExtent l="0" t="0" r="0" b="0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94075" y="6957695"/>
                          <a:ext cx="3280410" cy="288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auto"/>
                                <w:sz w:val="24"/>
                                <w:szCs w:val="32"/>
                                <w:lang w:eastAsia="zh-CN"/>
                              </w:rPr>
                              <w:t xml:space="preserve"> 项目现场及四至图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1.1pt;margin-top:395.35pt;height:22.7pt;width:258.3pt;z-index:507538432;mso-width-relative:page;mso-height-relative:page;" filled="f" stroked="f" coordsize="21600,21600" o:gfxdata="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yWp9S3AAAAAwBAAAP&#10;AAAAAAAAAAEAIAAAACIAAABkcnMvZG93bnJldi54bWxQSwECFAAUAAAACACHTuJApMoeMqIBAAAY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val="en-US" w:eastAsia="zh-CN"/>
                        </w:rPr>
                        <w:t>6</w:t>
                      </w:r>
                      <w:r>
                        <w:rPr>
                          <w:rFonts w:hint="eastAsia"/>
                          <w:b/>
                          <w:bCs/>
                          <w:color w:val="auto"/>
                          <w:sz w:val="24"/>
                          <w:szCs w:val="32"/>
                          <w:lang w:eastAsia="zh-CN"/>
                        </w:rPr>
                        <w:t xml:space="preserve"> 项目现场及四至图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49696" behindDoc="0" locked="0" layoutInCell="1" allowOverlap="1">
                <wp:simplePos x="0" y="0"/>
                <wp:positionH relativeFrom="column">
                  <wp:posOffset>2974975</wp:posOffset>
                </wp:positionH>
                <wp:positionV relativeFrom="paragraph">
                  <wp:posOffset>3597910</wp:posOffset>
                </wp:positionV>
                <wp:extent cx="1017905" cy="361950"/>
                <wp:effectExtent l="0" t="0" r="0" b="0"/>
                <wp:wrapNone/>
                <wp:docPr id="76" name="矩形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7905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  <w:lang w:eastAsia="zh-CN"/>
                              </w:rPr>
                              <w:t>喜味佳科技园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4.25pt;margin-top:283.3pt;height:28.5pt;width:80.15pt;z-index:507549696;mso-width-relative:page;mso-height-relative:page;" filled="f" stroked="f" coordsize="21600,21600" o:gfxdata="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Cs w:val="21"/>
                          <w:lang w:eastAsia="zh-CN"/>
                        </w:rPr>
                        <w:t>喜味佳科技园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50720" behindDoc="0" locked="0" layoutInCell="1" allowOverlap="1">
                <wp:simplePos x="0" y="0"/>
                <wp:positionH relativeFrom="column">
                  <wp:posOffset>3931920</wp:posOffset>
                </wp:positionH>
                <wp:positionV relativeFrom="paragraph">
                  <wp:posOffset>699135</wp:posOffset>
                </wp:positionV>
                <wp:extent cx="1102360" cy="678815"/>
                <wp:effectExtent l="0" t="0" r="0" b="0"/>
                <wp:wrapNone/>
                <wp:docPr id="77" name="矩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2360" cy="678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十字坡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9.6pt;margin-top:55.05pt;height:53.45pt;width:86.8pt;z-index:507550720;mso-width-relative:page;mso-height-relative:page;" filled="f" stroked="f" coordsize="21600,21600" o:gfxdata="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十字坡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45600" behindDoc="0" locked="0" layoutInCell="1" allowOverlap="1">
                <wp:simplePos x="0" y="0"/>
                <wp:positionH relativeFrom="column">
                  <wp:posOffset>5906770</wp:posOffset>
                </wp:positionH>
                <wp:positionV relativeFrom="paragraph">
                  <wp:posOffset>2430780</wp:posOffset>
                </wp:positionV>
                <wp:extent cx="1102360" cy="678815"/>
                <wp:effectExtent l="0" t="0" r="0" b="0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180580" y="3351530"/>
                          <a:ext cx="1102360" cy="678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岳阳现代装备制造产业园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65.1pt;margin-top:191.4pt;height:53.45pt;width:86.8pt;z-index:507545600;mso-width-relative:page;mso-height-relative:page;" filled="f" stroked="f" coordsize="21600,21600" o:gfxdata="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7m9RAtwAAAAMAQAADwAA&#10;AAAAAAABACAAAAAiAAAAZHJzL2Rvd25yZXYueG1sUEsBAhQAFAAAAAgAh07iQAz60m6gAQAAGAMA&#10;AA4AAAAAAAAAAQAgAAAAKwEAAGRycy9lMm9Eb2MueG1sUEsFBgAAAAAGAAYAWQEAAD0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岳阳现代装备制造产业园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48672" behindDoc="0" locked="0" layoutInCell="1" allowOverlap="1">
                <wp:simplePos x="0" y="0"/>
                <wp:positionH relativeFrom="column">
                  <wp:posOffset>1774190</wp:posOffset>
                </wp:positionH>
                <wp:positionV relativeFrom="paragraph">
                  <wp:posOffset>3752850</wp:posOffset>
                </wp:positionV>
                <wp:extent cx="1017905" cy="361950"/>
                <wp:effectExtent l="0" t="0" r="0" b="0"/>
                <wp:wrapNone/>
                <wp:docPr id="46" name="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7905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  <w:lang w:eastAsia="zh-CN"/>
                              </w:rPr>
                              <w:t>金山花苑小区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9.7pt;margin-top:295.5pt;height:28.5pt;width:80.15pt;z-index:507548672;mso-width-relative:page;mso-height-relative:page;" filled="f" stroked="f" coordsize="21600,21600" o:gfxdata="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Cs w:val="21"/>
                          <w:lang w:eastAsia="zh-CN"/>
                        </w:rPr>
                        <w:t>金山花苑小区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47648" behindDoc="0" locked="0" layoutInCell="1" allowOverlap="1">
                <wp:simplePos x="0" y="0"/>
                <wp:positionH relativeFrom="column">
                  <wp:posOffset>2873375</wp:posOffset>
                </wp:positionH>
                <wp:positionV relativeFrom="paragraph">
                  <wp:posOffset>1666240</wp:posOffset>
                </wp:positionV>
                <wp:extent cx="2601595" cy="1537335"/>
                <wp:effectExtent l="9525" t="9525" r="17780" b="15240"/>
                <wp:wrapNone/>
                <wp:docPr id="72" name="矩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7775" y="2809240"/>
                          <a:ext cx="2601595" cy="1537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6.25pt;margin-top:131.2pt;height:121.05pt;width:204.85pt;z-index:507547648;mso-width-relative:page;mso-height-relative:page;" fillcolor="#FFFFFF" filled="t" stroked="t" coordsize="21600,21600" o:gfxdata="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Ep90aTZAAAACwEAAA8AAAAAAAAAAQAgAAAAIgAAAGRycy9kb3ducmV2LnhtbFBL&#10;AQIUABQAAAAIAIdO4kDQF8TQ9QEAAO4DAAAOAAAAAAAAAAEAIAAAACgBAABkcnMvZTJvRG9jLnht&#10;bFBLBQYAAAAABgAGAFkBAACPBQAAAAA=&#10;">
                <v:fill on="t" focussize="0,0"/>
                <v:stroke weight="1.5pt" color="#FF0000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46624" behindDoc="0" locked="0" layoutInCell="1" allowOverlap="1">
                <wp:simplePos x="0" y="0"/>
                <wp:positionH relativeFrom="column">
                  <wp:posOffset>1628775</wp:posOffset>
                </wp:positionH>
                <wp:positionV relativeFrom="paragraph">
                  <wp:posOffset>3655060</wp:posOffset>
                </wp:positionV>
                <wp:extent cx="1356995" cy="1175385"/>
                <wp:effectExtent l="4445" t="4445" r="10160" b="20320"/>
                <wp:wrapNone/>
                <wp:docPr id="71" name="任意多边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43175" y="4798060"/>
                          <a:ext cx="1356995" cy="117538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2160" h="2028">
                              <a:moveTo>
                                <a:pt x="0" y="0"/>
                              </a:moveTo>
                              <a:lnTo>
                                <a:pt x="2160" y="0"/>
                              </a:lnTo>
                              <a:lnTo>
                                <a:pt x="1800" y="1248"/>
                              </a:lnTo>
                              <a:lnTo>
                                <a:pt x="1260" y="2028"/>
                              </a:lnTo>
                              <a:lnTo>
                                <a:pt x="360" y="2028"/>
                              </a:lnTo>
                              <a:lnTo>
                                <a:pt x="225" y="109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28.25pt;margin-top:287.8pt;height:92.55pt;width:106.85pt;z-index:507546624;mso-width-relative:page;mso-height-relative:page;" fillcolor="#FFFFFF" filled="t" stroked="t" coordsize="2160,2028" o:gfxdata="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xPhdatoAAAALAQAADwAAAAAAAAABACAAAAAiAAAAZHJzL2Rvd25y&#10;ZXYueG1sUEsBAhQAFAAAAAgAh07iQJwR38NuAgAAXAUAAA4AAAAAAAAAAQAgAAAAKQEAAGRycy9l&#10;Mm9Eb2MueG1sUEsFBgAAAAAGAAYAWQEAAAkGAAAAAA==&#10;" path="m0,0l2160,0,1800,1248,1260,2028,360,2028,225,1095,0,0xe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44576" behindDoc="0" locked="0" layoutInCell="1" allowOverlap="1">
                <wp:simplePos x="0" y="0"/>
                <wp:positionH relativeFrom="column">
                  <wp:posOffset>1855470</wp:posOffset>
                </wp:positionH>
                <wp:positionV relativeFrom="paragraph">
                  <wp:posOffset>3926840</wp:posOffset>
                </wp:positionV>
                <wp:extent cx="1017905" cy="361950"/>
                <wp:effectExtent l="0" t="0" r="0" b="0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69870" y="5069840"/>
                          <a:ext cx="1017905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木里港居民点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6.1pt;margin-top:309.2pt;height:28.5pt;width:80.15pt;z-index:507544576;mso-width-relative:page;mso-height-relative:page;" filled="f" stroked="f" coordsize="21600,21600" o:gfxdata="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AxB1AW3AAAAAsBAAAP&#10;AAAAAAAAAAEAIAAAACIAAABkcnMvZG93bnJldi54bWxQSwECFAAUAAAACACHTuJAu20/s6IBAAAY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木里港居民点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43552" behindDoc="0" locked="0" layoutInCell="1" allowOverlap="1">
                <wp:simplePos x="0" y="0"/>
                <wp:positionH relativeFrom="column">
                  <wp:posOffset>3551555</wp:posOffset>
                </wp:positionH>
                <wp:positionV relativeFrom="paragraph">
                  <wp:posOffset>2389505</wp:posOffset>
                </wp:positionV>
                <wp:extent cx="1017905" cy="361950"/>
                <wp:effectExtent l="0" t="0" r="0" b="0"/>
                <wp:wrapNone/>
                <wp:docPr id="68" name="矩形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65955" y="3532505"/>
                          <a:ext cx="1017905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本项目所在地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9.65pt;margin-top:188.15pt;height:28.5pt;width:80.15pt;z-index:507543552;mso-width-relative:page;mso-height-relative:page;" filled="f" stroked="f" coordsize="21600,21600" o:gfxdata="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On5/99wAAAALAQAA&#10;DwAAAAAAAAABACAAAAAiAAAAZHJzL2Rvd25yZXYueG1sUEsBAhQAFAAAAAgAh07iQGqPPR6jAQAA&#10;GAMAAA4AAAAAAAAAAQAgAAAAK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本项目所在地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42528" behindDoc="0" locked="0" layoutInCell="1" allowOverlap="1">
                <wp:simplePos x="0" y="0"/>
                <wp:positionH relativeFrom="column">
                  <wp:posOffset>2986405</wp:posOffset>
                </wp:positionH>
                <wp:positionV relativeFrom="paragraph">
                  <wp:posOffset>3564890</wp:posOffset>
                </wp:positionV>
                <wp:extent cx="904875" cy="994410"/>
                <wp:effectExtent l="4445" t="4445" r="5080" b="10795"/>
                <wp:wrapNone/>
                <wp:docPr id="67" name="矩形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00805" y="4707890"/>
                          <a:ext cx="904875" cy="994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5.15pt;margin-top:280.7pt;height:78.3pt;width:71.25pt;z-index:507542528;mso-width-relative:page;mso-height-relative:page;" fillcolor="#FFFFFF" filled="t" stroked="t" coordsize="21600,21600" o:gfxdata="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CuDxIPaAAAACwEAAA8AAAAAAAAAAQAgAAAAIgAAAGRycy9kb3ducmV2LnhtbFBL&#10;AQIUABQAAAAIAIdO4kASfaNi9AEAAOsDAAAOAAAAAAAAAAEAIAAAACkBAABkcnMvZTJvRG9jLnht&#10;bFBLBQYAAAAABgAGAFkBAACP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41504" behindDoc="0" locked="0" layoutInCell="1" allowOverlap="1">
                <wp:simplePos x="0" y="0"/>
                <wp:positionH relativeFrom="column">
                  <wp:posOffset>3891280</wp:posOffset>
                </wp:positionH>
                <wp:positionV relativeFrom="paragraph">
                  <wp:posOffset>3564890</wp:posOffset>
                </wp:positionV>
                <wp:extent cx="1243965" cy="994410"/>
                <wp:effectExtent l="4445" t="4445" r="8890" b="10795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05680" y="4707890"/>
                          <a:ext cx="1243965" cy="9944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6.4pt;margin-top:280.7pt;height:78.3pt;width:97.95pt;z-index:507541504;mso-width-relative:page;mso-height-relative:page;" fillcolor="#FFFFFF" filled="t" stroked="t" coordsize="21600,21600" o:gfxdata="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NZg3d3ZAAAACwEAAA8AAAAAAAAAAQAgAAAAIgAAAGRycy9kb3ducmV2LnhtbFBL&#10;AQIUABQAAAAIAIdO4kAHrADo9QEAAOwDAAAOAAAAAAAAAAEAIAAAACgBAABkcnMvZTJvRG9jLnht&#10;bFBLBQYAAAAABgAGAFkBAACPBQAAAAA=&#10;">
                <v:fill on="t" focussize="0,0"/>
                <v:stroke color="#000000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40480" behindDoc="0" locked="0" layoutInCell="1" allowOverlap="1">
                <wp:simplePos x="0" y="0"/>
                <wp:positionH relativeFrom="column">
                  <wp:posOffset>3099435</wp:posOffset>
                </wp:positionH>
                <wp:positionV relativeFrom="paragraph">
                  <wp:posOffset>3926840</wp:posOffset>
                </wp:positionV>
                <wp:extent cx="1017905" cy="361950"/>
                <wp:effectExtent l="0" t="0" r="0" b="0"/>
                <wp:wrapNone/>
                <wp:docPr id="65" name="矩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13835" y="5069840"/>
                          <a:ext cx="1017905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喜味佳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4.05pt;margin-top:309.2pt;height:28.5pt;width:80.15pt;z-index:507540480;mso-width-relative:page;mso-height-relative:page;" filled="f" stroked="f" coordsize="21600,21600" o:gfxdata="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jVCYWdoAAAALAQAADwAA&#10;AAAAAAABACAAAAAiAAAAZHJzL2Rvd25yZXYueG1sUEsBAhQAFAAAAAgAh07iQC1CBNaiAQAAGAMA&#10;AA4AAAAAAAAAAQAgAAAAKQEAAGRycy9lMm9Eb2MueG1sUEsFBgAAAAAGAAYAWQEAAD0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喜味佳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39456" behindDoc="0" locked="0" layoutInCell="1" allowOverlap="1">
                <wp:simplePos x="0" y="0"/>
                <wp:positionH relativeFrom="column">
                  <wp:posOffset>4126865</wp:posOffset>
                </wp:positionH>
                <wp:positionV relativeFrom="paragraph">
                  <wp:posOffset>3957955</wp:posOffset>
                </wp:positionV>
                <wp:extent cx="1017905" cy="361950"/>
                <wp:effectExtent l="0" t="0" r="0" b="0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41265" y="5100955"/>
                          <a:ext cx="1017905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同联药业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4.95pt;margin-top:311.65pt;height:28.5pt;width:80.15pt;z-index:507539456;mso-width-relative:page;mso-height-relative:page;" filled="f" stroked="f" coordsize="21600,21600" o:gfxdata="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EHL2nrbAAAACwEAAA8A&#10;AAAAAAAAAQAgAAAAIgAAAGRycy9kb3ducmV2LnhtbFBLAQIUABQAAAAIAIdO4kCUF/khogEAABg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同联药业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37408" behindDoc="0" locked="0" layoutInCell="1" allowOverlap="1">
                <wp:simplePos x="0" y="0"/>
                <wp:positionH relativeFrom="column">
                  <wp:posOffset>5474335</wp:posOffset>
                </wp:positionH>
                <wp:positionV relativeFrom="paragraph">
                  <wp:posOffset>1846580</wp:posOffset>
                </wp:positionV>
                <wp:extent cx="339090" cy="994410"/>
                <wp:effectExtent l="0" t="0" r="0" b="0"/>
                <wp:wrapNone/>
                <wp:docPr id="62" name="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388735" y="2989580"/>
                          <a:ext cx="339090" cy="994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新华路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1.05pt;margin-top:145.4pt;height:78.3pt;width:26.7pt;z-index:507537408;mso-width-relative:page;mso-height-relative:page;" filled="f" stroked="f" coordsize="21600,21600" o:gfxdata="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CTYK2bcAAAACwEAAA8A&#10;AAAAAAAAAQAgAAAAIgAAAGRycy9kb3ducmV2LnhtbFBLAQIUABQAAAAIAIdO4kDaF+floQEAABcD&#10;AAAOAAAAAAAAAAEAIAAAACs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新华路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36384" behindDoc="0" locked="0" layoutInCell="1" allowOverlap="1">
                <wp:simplePos x="0" y="0"/>
                <wp:positionH relativeFrom="column">
                  <wp:posOffset>2533650</wp:posOffset>
                </wp:positionH>
                <wp:positionV relativeFrom="paragraph">
                  <wp:posOffset>1846580</wp:posOffset>
                </wp:positionV>
                <wp:extent cx="339090" cy="994410"/>
                <wp:effectExtent l="0" t="0" r="0" b="0"/>
                <wp:wrapNone/>
                <wp:docPr id="61" name="矩形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48050" y="2989580"/>
                          <a:ext cx="339090" cy="994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元家塘路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9.5pt;margin-top:145.4pt;height:78.3pt;width:26.7pt;z-index:507536384;mso-width-relative:page;mso-height-relative:page;" filled="f" stroked="f" coordsize="21600,21600" o:gfxdata="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wgMFy3AAAAAsBAAAPAAAA&#10;AAAAAAEAIAAAACIAAABkcnMvZG93bnJldi54bWxQSwECFAAUAAAACACHTuJAq39RW58BAAAXAwAA&#10;DgAAAAAAAAABACAAAAArAQAAZHJzL2Uyb0RvYy54bWxQSwUGAAAAAAYABgBZAQAAP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元家塘路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35360" behindDoc="0" locked="0" layoutInCell="1" allowOverlap="1">
                <wp:simplePos x="0" y="0"/>
                <wp:positionH relativeFrom="column">
                  <wp:posOffset>1515745</wp:posOffset>
                </wp:positionH>
                <wp:positionV relativeFrom="paragraph">
                  <wp:posOffset>1666240</wp:posOffset>
                </wp:positionV>
                <wp:extent cx="1017905" cy="1488440"/>
                <wp:effectExtent l="4445" t="4445" r="6350" b="12065"/>
                <wp:wrapNone/>
                <wp:docPr id="60" name="任意多边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30145" y="2809240"/>
                          <a:ext cx="1017905" cy="148844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620" h="2568">
                              <a:moveTo>
                                <a:pt x="1515" y="0"/>
                              </a:moveTo>
                              <a:lnTo>
                                <a:pt x="435" y="0"/>
                              </a:lnTo>
                              <a:lnTo>
                                <a:pt x="0" y="1293"/>
                              </a:lnTo>
                              <a:lnTo>
                                <a:pt x="540" y="2568"/>
                              </a:lnTo>
                              <a:lnTo>
                                <a:pt x="1620" y="2553"/>
                              </a:lnTo>
                              <a:lnTo>
                                <a:pt x="1500" y="1218"/>
                              </a:lnTo>
                              <a:lnTo>
                                <a:pt x="1515" y="0"/>
                              </a:lnTo>
                              <a:close/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19.35pt;margin-top:131.2pt;height:117.2pt;width:80.15pt;z-index:507535360;mso-width-relative:page;mso-height-relative:page;" filled="f" stroked="t" coordsize="1620,2568" o:gfxdata="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VBfxgdwAAAALAQAADwAAAAAAAAABACAAAAAiAAAAZHJzL2Rvd25yZXYueG1s&#10;UEsBAhQAFAAAAAgAh07iQMQHeVtmAgAANgUAAA4AAAAAAAAAAQAgAAAAKwEAAGRycy9lMm9Eb2Mu&#10;eG1sUEsFBgAAAAAGAAYAWQEAAAMGAAAAAA==&#10;" path="m1515,0l435,0,0,1293,540,2568,1620,2553,1500,1218,1515,0xe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34336" behindDoc="0" locked="0" layoutInCell="1" allowOverlap="1">
                <wp:simplePos x="0" y="0"/>
                <wp:positionH relativeFrom="column">
                  <wp:posOffset>1515745</wp:posOffset>
                </wp:positionH>
                <wp:positionV relativeFrom="paragraph">
                  <wp:posOffset>2118360</wp:posOffset>
                </wp:positionV>
                <wp:extent cx="1017905" cy="361950"/>
                <wp:effectExtent l="0" t="0" r="0" b="0"/>
                <wp:wrapNone/>
                <wp:docPr id="59" name="矩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30145" y="3261360"/>
                          <a:ext cx="1017905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  <w:lang w:eastAsia="zh-CN"/>
                              </w:rPr>
                              <w:t>新华花苑小区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9.35pt;margin-top:166.8pt;height:28.5pt;width:80.15pt;z-index:507534336;mso-width-relative:page;mso-height-relative:page;" filled="f" stroked="f" coordsize="21600,21600" o:gfxdata="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L2ayMfcAAAACwEAAA8A&#10;AAAAAAAAAQAgAAAAIgAAAGRycy9kb3ducmV2LnhtbFBLAQIUABQAAAAIAIdO4kDUoTKqoQEAABgD&#10;AAAOAAAAAAAAAAEAIAAAACs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Cs w:val="21"/>
                          <w:lang w:eastAsia="zh-CN"/>
                        </w:rPr>
                        <w:t>新华花苑小区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33312" behindDoc="0" locked="0" layoutInCell="1" allowOverlap="1">
                <wp:simplePos x="0" y="0"/>
                <wp:positionH relativeFrom="column">
                  <wp:posOffset>2533650</wp:posOffset>
                </wp:positionH>
                <wp:positionV relativeFrom="paragraph">
                  <wp:posOffset>1394460</wp:posOffset>
                </wp:positionV>
                <wp:extent cx="0" cy="1817370"/>
                <wp:effectExtent l="4445" t="0" r="14605" b="11430"/>
                <wp:wrapNone/>
                <wp:docPr id="58" name="直接连接符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448050" y="2537460"/>
                          <a:ext cx="0" cy="181737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99.5pt;margin-top:109.8pt;height:143.1pt;width:0pt;z-index:507533312;mso-width-relative:page;mso-height-relative:page;" filled="f" stroked="t" coordsize="21600,21600" o:gfxdata="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tyMZYNgAAAALAQAADwAAAAAAAAABACAAAAAiAAAAZHJzL2Rvd25yZXYueG1sUEsBAhQAFAAA&#10;AAgAh07iQARBKVDvAQAAsgMAAA4AAAAAAAAAAQAgAAAAJwEAAGRycy9lMm9Eb2MueG1sUEsFBgAA&#10;AAAGAAYAWQEAAIg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32288" behindDoc="0" locked="0" layoutInCell="1" allowOverlap="1">
                <wp:simplePos x="0" y="0"/>
                <wp:positionH relativeFrom="column">
                  <wp:posOffset>2873375</wp:posOffset>
                </wp:positionH>
                <wp:positionV relativeFrom="paragraph">
                  <wp:posOffset>1666240</wp:posOffset>
                </wp:positionV>
                <wp:extent cx="0" cy="1545590"/>
                <wp:effectExtent l="4445" t="0" r="14605" b="16510"/>
                <wp:wrapNone/>
                <wp:docPr id="57" name="直接连接符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787775" y="2809240"/>
                          <a:ext cx="0" cy="154559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26.25pt;margin-top:131.2pt;height:121.7pt;width:0pt;z-index:507532288;mso-width-relative:page;mso-height-relative:page;" filled="f" stroked="t" coordsize="21600,21600" o:gfxdata="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CfBV1jYAAAACwEAAA8AAAAAAAAAAQAgAAAAIgAAAGRycy9kb3ducmV2LnhtbFBLAQIUABQA&#10;AAAIAIdO4kCyC/aC8AEAALIDAAAOAAAAAAAAAAEAIAAAACcBAABkcnMvZTJvRG9jLnhtbFBLBQYA&#10;AAAABgAGAFkBAACJ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31264" behindDoc="0" locked="0" layoutInCell="1" allowOverlap="1">
                <wp:simplePos x="0" y="0"/>
                <wp:positionH relativeFrom="column">
                  <wp:posOffset>5474335</wp:posOffset>
                </wp:positionH>
                <wp:positionV relativeFrom="paragraph">
                  <wp:posOffset>1666240</wp:posOffset>
                </wp:positionV>
                <wp:extent cx="0" cy="1516380"/>
                <wp:effectExtent l="4445" t="0" r="14605" b="7620"/>
                <wp:wrapNone/>
                <wp:docPr id="56" name="直接连接符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388735" y="2809240"/>
                          <a:ext cx="0" cy="151638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31.05pt;margin-top:131.2pt;height:119.4pt;width:0pt;z-index:507531264;mso-width-relative:page;mso-height-relative:page;" filled="f" stroked="t" coordsize="21600,21600" o:gfxdata="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BSg+j21wAAAAsBAAAPAAAAAAAAAAEAIAAAACIAAABkcnMvZG93bnJldi54bWxQSwECFAAUAAAA&#10;CACHTuJAyvVdLO8BAACyAwAADgAAAAAAAAABACAAAAAmAQAAZHJzL2Uyb0RvYy54bWxQSwUGAAAA&#10;AAYABgBZAQAAhwUAAAAA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30240" behindDoc="0" locked="0" layoutInCell="1" allowOverlap="1">
                <wp:simplePos x="0" y="0"/>
                <wp:positionH relativeFrom="column">
                  <wp:posOffset>2533650</wp:posOffset>
                </wp:positionH>
                <wp:positionV relativeFrom="paragraph">
                  <wp:posOffset>1394460</wp:posOffset>
                </wp:positionV>
                <wp:extent cx="2940685" cy="0"/>
                <wp:effectExtent l="0" t="0" r="0" b="0"/>
                <wp:wrapNone/>
                <wp:docPr id="55" name="直接连接符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448050" y="2537460"/>
                          <a:ext cx="2940685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99.5pt;margin-top:109.8pt;height:0pt;width:231.55pt;z-index:507530240;mso-width-relative:page;mso-height-relative:page;" filled="f" stroked="t" coordsize="21600,21600" o:gfxdata="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AFLnM+1wAAAAsBAAAPAAAAAAAAAAEAIAAAACIAAABkcnMvZG93bnJldi54bWxQSwECFAAUAAAA&#10;CACHTuJAKj+Fp+8BAACyAwAADgAAAAAAAAABACAAAAAmAQAAZHJzL2Uyb0RvYy54bWxQSwUGAAAA&#10;AAYABgBZAQAAhwUAAAAA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29216" behindDoc="0" locked="0" layoutInCell="1" allowOverlap="1">
                <wp:simplePos x="0" y="0"/>
                <wp:positionH relativeFrom="column">
                  <wp:posOffset>5474335</wp:posOffset>
                </wp:positionH>
                <wp:positionV relativeFrom="paragraph">
                  <wp:posOffset>581025</wp:posOffset>
                </wp:positionV>
                <wp:extent cx="0" cy="814070"/>
                <wp:effectExtent l="4445" t="0" r="14605" b="5080"/>
                <wp:wrapNone/>
                <wp:docPr id="54" name="直接连接符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388735" y="1724025"/>
                          <a:ext cx="0" cy="81407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31.05pt;margin-top:45.75pt;height:64.1pt;width:0pt;z-index:507529216;mso-width-relative:page;mso-height-relative:page;" filled="f" stroked="t" coordsize="21600,21600" o:gfxdata="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ajAzGdcAAAAKAQAADwAAAAAAAAABACAAAAAiAAAAZHJzL2Rvd25yZXYueG1sUEsBAhQAFAAA&#10;AAgAh07iQBnUoLDwAQAAsQMAAA4AAAAAAAAAAQAgAAAAJgEAAGRycy9lMm9Eb2MueG1sUEsFBgAA&#10;AAAGAAYAWQEAAIg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28192" behindDoc="0" locked="0" layoutInCell="1" allowOverlap="1">
                <wp:simplePos x="0" y="0"/>
                <wp:positionH relativeFrom="column">
                  <wp:posOffset>5814060</wp:posOffset>
                </wp:positionH>
                <wp:positionV relativeFrom="paragraph">
                  <wp:posOffset>581025</wp:posOffset>
                </wp:positionV>
                <wp:extent cx="0" cy="2630805"/>
                <wp:effectExtent l="4445" t="0" r="14605" b="17145"/>
                <wp:wrapNone/>
                <wp:docPr id="47" name="直接连接符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728460" y="1724025"/>
                          <a:ext cx="0" cy="2630805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57.8pt;margin-top:45.75pt;height:207.15pt;width:0pt;z-index:507528192;mso-width-relative:page;mso-height-relative:page;" filled="f" stroked="t" coordsize="21600,21600" o:gfxdata="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7laRvtYAAAAKAQAADwAAAAAAAAABACAAAAAiAAAAZHJzL2Rvd25yZXYueG1sUEsBAhQAFAAAAAgA&#10;h07iQCwI5PzuAQAAsgMAAA4AAAAAAAAAAQAgAAAAJQEAAGRycy9lMm9Eb2MueG1sUEsFBgAAAAAG&#10;AAYAWQEAAIUFAAAAAA=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27168" behindDoc="0" locked="0" layoutInCell="1" allowOverlap="1">
                <wp:simplePos x="0" y="0"/>
                <wp:positionH relativeFrom="column">
                  <wp:posOffset>2307590</wp:posOffset>
                </wp:positionH>
                <wp:positionV relativeFrom="paragraph">
                  <wp:posOffset>-52070</wp:posOffset>
                </wp:positionV>
                <wp:extent cx="3053715" cy="1446530"/>
                <wp:effectExtent l="4445" t="4445" r="8890" b="15875"/>
                <wp:wrapNone/>
                <wp:docPr id="51" name="任意多边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21990" y="1090930"/>
                          <a:ext cx="3053715" cy="144653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4860" h="2496">
                              <a:moveTo>
                                <a:pt x="3420" y="2496"/>
                              </a:moveTo>
                              <a:lnTo>
                                <a:pt x="1620" y="1872"/>
                              </a:lnTo>
                              <a:lnTo>
                                <a:pt x="0" y="780"/>
                              </a:lnTo>
                              <a:lnTo>
                                <a:pt x="0" y="312"/>
                              </a:lnTo>
                              <a:lnTo>
                                <a:pt x="1260" y="0"/>
                              </a:lnTo>
                              <a:lnTo>
                                <a:pt x="3600" y="0"/>
                              </a:lnTo>
                              <a:lnTo>
                                <a:pt x="4320" y="312"/>
                              </a:lnTo>
                              <a:lnTo>
                                <a:pt x="4680" y="936"/>
                              </a:lnTo>
                              <a:lnTo>
                                <a:pt x="4860" y="1560"/>
                              </a:lnTo>
                              <a:lnTo>
                                <a:pt x="4680" y="2340"/>
                              </a:lnTo>
                              <a:lnTo>
                                <a:pt x="3420" y="24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81.7pt;margin-top:-4.1pt;height:113.9pt;width:240.45pt;z-index:507527168;mso-width-relative:page;mso-height-relative:page;" fillcolor="#FFFFFF" filled="t" stroked="t" coordsize="4860,2496" o:gfxdata="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AA5s6O2QAAAAoBAAAPAAAA&#10;AAAAAAEAIAAAACIAAABkcnMvZG93bnJldi54bWxQSwECFAAUAAAACACHTuJA3e5hlIYCAAAFBgAA&#10;DgAAAAAAAAABACAAAAAoAQAAZHJzL2Uyb0RvYy54bWxQSwUGAAAAAAYABgBZAQAAIAYAAAAA&#10;" path="m3420,2496l1620,1872,0,780,0,312,1260,0,3600,0,4320,312,4680,936,4860,1560,4680,2340,3420,2496xe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25120" behindDoc="0" locked="0" layoutInCell="1" allowOverlap="1">
                <wp:simplePos x="0" y="0"/>
                <wp:positionH relativeFrom="column">
                  <wp:posOffset>3891280</wp:posOffset>
                </wp:positionH>
                <wp:positionV relativeFrom="paragraph">
                  <wp:posOffset>671195</wp:posOffset>
                </wp:positionV>
                <wp:extent cx="1017905" cy="361950"/>
                <wp:effectExtent l="0" t="0" r="0" b="0"/>
                <wp:wrapNone/>
                <wp:docPr id="52" name="矩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05680" y="1814195"/>
                          <a:ext cx="1017905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新华村居民点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6.4pt;margin-top:52.85pt;height:28.5pt;width:80.15pt;z-index:507525120;mso-width-relative:page;mso-height-relative:page;" filled="f" stroked="f" coordsize="21600,21600" o:gfxdata="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BVRMT+2wAAAAsBAAAP&#10;AAAAAAAAAAEAIAAAACIAAABkcnMvZG93bnJldi54bWxQSwECFAAUAAAACACHTuJAghswN6MBAAAY&#10;AwAADgAAAAAAAAABACAAAAAq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新华村居民点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24096" behindDoc="0" locked="0" layoutInCell="1" allowOverlap="1">
                <wp:simplePos x="0" y="0"/>
                <wp:positionH relativeFrom="column">
                  <wp:posOffset>2986405</wp:posOffset>
                </wp:positionH>
                <wp:positionV relativeFrom="paragraph">
                  <wp:posOffset>3202940</wp:posOffset>
                </wp:positionV>
                <wp:extent cx="2148840" cy="361950"/>
                <wp:effectExtent l="0" t="0" r="0" b="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00805" y="4345940"/>
                          <a:ext cx="2148840" cy="361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木里港路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5.15pt;margin-top:252.2pt;height:28.5pt;width:169.2pt;z-index:507524096;mso-width-relative:page;mso-height-relative:page;" filled="f" stroked="f" coordsize="21600,21600" o:gfxdata="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木里港路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23072" behindDoc="0" locked="0" layoutInCell="1" allowOverlap="1">
                <wp:simplePos x="0" y="0"/>
                <wp:positionH relativeFrom="column">
                  <wp:posOffset>384810</wp:posOffset>
                </wp:positionH>
                <wp:positionV relativeFrom="paragraph">
                  <wp:posOffset>3202940</wp:posOffset>
                </wp:positionV>
                <wp:extent cx="2148840" cy="0"/>
                <wp:effectExtent l="0" t="0" r="0" b="0"/>
                <wp:wrapNone/>
                <wp:docPr id="49" name="直接连接符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299210" y="4345940"/>
                          <a:ext cx="214884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0.3pt;margin-top:252.2pt;height:0pt;width:169.2pt;z-index:507523072;mso-width-relative:page;mso-height-relative:page;" filled="f" stroked="t" coordsize="21600,21600" o:gfxdata="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Ap&#10;0r611gAAAAoBAAAPAAAAAAAAAAEAIAAAACIAAABkcnMvZG93bnJldi54bWxQSwECFAAUAAAACACH&#10;TuJAmWFMOO0BAACyAwAADgAAAAAAAAABACAAAAAlAQAAZHJzL2Uyb0RvYy54bWxQSwUGAAAAAAYA&#10;BgBZAQAAhAUAAAAA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22048" behindDoc="0" locked="0" layoutInCell="1" allowOverlap="1">
                <wp:simplePos x="0" y="0"/>
                <wp:positionH relativeFrom="column">
                  <wp:posOffset>5814060</wp:posOffset>
                </wp:positionH>
                <wp:positionV relativeFrom="paragraph">
                  <wp:posOffset>3202940</wp:posOffset>
                </wp:positionV>
                <wp:extent cx="2148840" cy="0"/>
                <wp:effectExtent l="0" t="0" r="0" b="0"/>
                <wp:wrapNone/>
                <wp:docPr id="50" name="直接连接符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728460" y="4345940"/>
                          <a:ext cx="214884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57.8pt;margin-top:252.2pt;height:0pt;width:169.2pt;z-index:507522048;mso-width-relative:page;mso-height-relative:page;" filled="f" stroked="t" coordsize="21600,21600" o:gfxdata="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AaCT1F2AAAAAwBAAAPAAAAAAAAAAEAIAAAACIAAABkcnMvZG93bnJldi54bWxQSwECFAAUAAAA&#10;CACHTuJAR6d/i+4BAACyAwAADgAAAAAAAAABACAAAAAnAQAAZHJzL2Uyb0RvYy54bWxQSwUGAAAA&#10;AAYABgBZAQAAhwUAAAAA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21024" behindDoc="0" locked="0" layoutInCell="1" allowOverlap="1">
                <wp:simplePos x="0" y="0"/>
                <wp:positionH relativeFrom="column">
                  <wp:posOffset>3099435</wp:posOffset>
                </wp:positionH>
                <wp:positionV relativeFrom="paragraph">
                  <wp:posOffset>1394460</wp:posOffset>
                </wp:positionV>
                <wp:extent cx="2148840" cy="271145"/>
                <wp:effectExtent l="0" t="0" r="0" b="0"/>
                <wp:wrapNone/>
                <wp:docPr id="48" name="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13835" y="2537460"/>
                          <a:ext cx="2148840" cy="2711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凹子坡路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4.05pt;margin-top:109.8pt;height:21.35pt;width:169.2pt;z-index:507521024;mso-width-relative:page;mso-height-relative:page;" filled="f" stroked="f" coordsize="21600,21600" o:gfxdata="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凹子坡路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507518976" behindDoc="0" locked="0" layoutInCell="1" allowOverlap="1">
                <wp:simplePos x="0" y="0"/>
                <wp:positionH relativeFrom="column">
                  <wp:posOffset>384810</wp:posOffset>
                </wp:positionH>
                <wp:positionV relativeFrom="paragraph">
                  <wp:posOffset>3564890</wp:posOffset>
                </wp:positionV>
                <wp:extent cx="7578090" cy="0"/>
                <wp:effectExtent l="0" t="0" r="0" b="0"/>
                <wp:wrapNone/>
                <wp:docPr id="74" name="直接连接符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299210" y="4707890"/>
                          <a:ext cx="7578090" cy="0"/>
                        </a:xfrm>
                        <a:prstGeom prst="line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0.3pt;margin-top:280.7pt;height:0pt;width:596.7pt;z-index:507518976;mso-width-relative:page;mso-height-relative:page;" filled="f" stroked="t" coordsize="21600,21600" o:gfxdata="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IS3c/HXAAAACwEAAA8AAAAAAAAAAQAgAAAAIgAAAGRycy9kb3ducmV2LnhtbFBLAQIUABQAAAAI&#10;AIdO4kCmEoGA7gEAALIDAAAOAAAAAAAAAAEAIAAAACYBAABkcnMvZTJvRG9jLnhtbFBLBQYAAAAA&#10;BgAGAFkBAACG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9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4257168"/>
    <w:rsid w:val="178D1FC2"/>
    <w:rsid w:val="1DFD4185"/>
    <w:rsid w:val="47ED657B"/>
    <w:rsid w:val="5DF024EC"/>
    <w:rsid w:val="61A95EC8"/>
    <w:rsid w:val="6D535020"/>
    <w:rsid w:val="74257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Calibri" w:hAnsi="Calibri" w:cs="Calibri"/>
      <w:kern w:val="2"/>
      <w:sz w:val="21"/>
      <w:szCs w:val="22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emf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2018-08-28T02:25:00Z</dcterms:created>
  <dc:creator>five</dc:creator>
  <cp:lastModifiedBy>Administrator</cp:lastModifiedBy>
  <dcterms:modified xsi:type="dcterms:W3CDTF">2018-09-12T02:18:46Z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