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41910</wp:posOffset>
            </wp:positionH>
            <wp:positionV relativeFrom="paragraph">
              <wp:posOffset>0</wp:posOffset>
            </wp:positionV>
            <wp:extent cx="410210" cy="781050"/>
            <wp:effectExtent l="0" t="0" r="8890" b="0"/>
            <wp:wrapNone/>
            <wp:docPr id="6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021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6101715</wp:posOffset>
            </wp:positionH>
            <wp:positionV relativeFrom="paragraph">
              <wp:posOffset>-3175</wp:posOffset>
            </wp:positionV>
            <wp:extent cx="2831465" cy="1885950"/>
            <wp:effectExtent l="9525" t="9525" r="16510" b="9525"/>
            <wp:wrapNone/>
            <wp:docPr id="4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831465" cy="18859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35560</wp:posOffset>
            </wp:positionH>
            <wp:positionV relativeFrom="paragraph">
              <wp:posOffset>-6350</wp:posOffset>
            </wp:positionV>
            <wp:extent cx="8921115" cy="5946775"/>
            <wp:effectExtent l="9525" t="9525" r="22860" b="25400"/>
            <wp:wrapNone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921115" cy="59467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7598410</wp:posOffset>
                </wp:positionH>
                <wp:positionV relativeFrom="paragraph">
                  <wp:posOffset>42545</wp:posOffset>
                </wp:positionV>
                <wp:extent cx="112395" cy="116205"/>
                <wp:effectExtent l="6985" t="6350" r="13970" b="10795"/>
                <wp:wrapNone/>
                <wp:docPr id="5" name="任意多边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" cy="116205"/>
                        </a:xfrm>
                        <a:custGeom>
                          <a:avLst/>
                          <a:gdLst>
                            <a:gd name="connisteX0" fmla="*/ 26035 w 311785"/>
                            <a:gd name="connsiteY0" fmla="*/ 0 h 401955"/>
                            <a:gd name="connisteX1" fmla="*/ 0 w 311785"/>
                            <a:gd name="connsiteY1" fmla="*/ 375285 h 401955"/>
                            <a:gd name="connisteX2" fmla="*/ 301625 w 311785"/>
                            <a:gd name="connsiteY2" fmla="*/ 401955 h 401955"/>
                            <a:gd name="connisteX3" fmla="*/ 311785 w 311785"/>
                            <a:gd name="connsiteY3" fmla="*/ 174625 h 401955"/>
                            <a:gd name="connisteX4" fmla="*/ 200660 w 311785"/>
                            <a:gd name="connsiteY4" fmla="*/ 163830 h 401955"/>
                            <a:gd name="connisteX5" fmla="*/ 211455 w 311785"/>
                            <a:gd name="connsiteY5" fmla="*/ 10160 h 401955"/>
                            <a:gd name="connisteX6" fmla="*/ 26035 w 311785"/>
                            <a:gd name="connsiteY6" fmla="*/ 0 h 40195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</a:cxnLst>
                          <a:rect l="l" t="t" r="r" b="b"/>
                          <a:pathLst>
                            <a:path w="311785" h="401955">
                              <a:moveTo>
                                <a:pt x="26035" y="0"/>
                              </a:moveTo>
                              <a:lnTo>
                                <a:pt x="0" y="375285"/>
                              </a:lnTo>
                              <a:lnTo>
                                <a:pt x="301625" y="401955"/>
                              </a:lnTo>
                              <a:lnTo>
                                <a:pt x="311785" y="174625"/>
                              </a:lnTo>
                              <a:lnTo>
                                <a:pt x="200660" y="163830"/>
                              </a:lnTo>
                              <a:lnTo>
                                <a:pt x="211455" y="10160"/>
                              </a:lnTo>
                              <a:lnTo>
                                <a:pt x="2603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598.3pt;margin-top:3.35pt;height:9.15pt;width:8.85pt;z-index:251665408;mso-width-relative:page;mso-height-relative:page;" fillcolor="#FF0000" filled="t" stroked="t" coordsize="311785,401955" o:gfxdata="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" path="m26035,0l0,375285,301625,401955,311785,174625,200660,163830,211455,10160,26035,0xe">
                <v:path o:connectlocs="9385,0;0,108494;108732,116205;112395,50484;72335,47363;76227,2937;9385,0" o:connectangles="0,0,0,0,0,0,0"/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1796415</wp:posOffset>
                </wp:positionH>
                <wp:positionV relativeFrom="paragraph">
                  <wp:posOffset>140335</wp:posOffset>
                </wp:positionV>
                <wp:extent cx="930910" cy="466090"/>
                <wp:effectExtent l="6350" t="6350" r="796290" b="499110"/>
                <wp:wrapNone/>
                <wp:docPr id="9" name="矩形标注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119745" y="3259455"/>
                          <a:ext cx="930910" cy="466090"/>
                        </a:xfrm>
                        <a:prstGeom prst="wedgeRectCallout">
                          <a:avLst>
                            <a:gd name="adj1" fmla="val 130422"/>
                            <a:gd name="adj2" fmla="val 149455"/>
                          </a:avLst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  <w:t>项目地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41.45pt;margin-top:11.05pt;height:36.7pt;width:73.3pt;z-index:251660288;v-text-anchor:middle;mso-width-relative:page;mso-height-relative:page;" fillcolor="#C5E0B4 [1305]" filled="t" stroked="t" coordsize="21600,21600" o:gfxdata="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" adj="38971,43082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FF0000"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8"/>
                          <w:szCs w:val="28"/>
                          <w:lang w:eastAsia="zh-CN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3500120</wp:posOffset>
                </wp:positionH>
                <wp:positionV relativeFrom="paragraph">
                  <wp:posOffset>46990</wp:posOffset>
                </wp:positionV>
                <wp:extent cx="227965" cy="401955"/>
                <wp:effectExtent l="6350" t="6985" r="13335" b="10160"/>
                <wp:wrapNone/>
                <wp:docPr id="3" name="任意多边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49420" y="2946400"/>
                          <a:ext cx="227965" cy="401955"/>
                        </a:xfrm>
                        <a:custGeom>
                          <a:avLst/>
                          <a:gdLst>
                            <a:gd name="connisteX0" fmla="*/ 26035 w 311785"/>
                            <a:gd name="connsiteY0" fmla="*/ 0 h 401955"/>
                            <a:gd name="connisteX1" fmla="*/ 0 w 311785"/>
                            <a:gd name="connsiteY1" fmla="*/ 375285 h 401955"/>
                            <a:gd name="connisteX2" fmla="*/ 301625 w 311785"/>
                            <a:gd name="connsiteY2" fmla="*/ 401955 h 401955"/>
                            <a:gd name="connisteX3" fmla="*/ 311785 w 311785"/>
                            <a:gd name="connsiteY3" fmla="*/ 174625 h 401955"/>
                            <a:gd name="connisteX4" fmla="*/ 200660 w 311785"/>
                            <a:gd name="connsiteY4" fmla="*/ 163830 h 401955"/>
                            <a:gd name="connisteX5" fmla="*/ 211455 w 311785"/>
                            <a:gd name="connsiteY5" fmla="*/ 10160 h 401955"/>
                            <a:gd name="connisteX6" fmla="*/ 26035 w 311785"/>
                            <a:gd name="connsiteY6" fmla="*/ 0 h 40195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</a:cxnLst>
                          <a:rect l="l" t="t" r="r" b="b"/>
                          <a:pathLst>
                            <a:path w="311785" h="401955">
                              <a:moveTo>
                                <a:pt x="26035" y="0"/>
                              </a:moveTo>
                              <a:lnTo>
                                <a:pt x="0" y="375285"/>
                              </a:lnTo>
                              <a:lnTo>
                                <a:pt x="301625" y="401955"/>
                              </a:lnTo>
                              <a:lnTo>
                                <a:pt x="311785" y="174625"/>
                              </a:lnTo>
                              <a:lnTo>
                                <a:pt x="200660" y="163830"/>
                              </a:lnTo>
                              <a:lnTo>
                                <a:pt x="211455" y="10160"/>
                              </a:lnTo>
                              <a:lnTo>
                                <a:pt x="2603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75.6pt;margin-top:3.7pt;height:31.65pt;width:17.95pt;z-index:251661312;mso-width-relative:page;mso-height-relative:page;" fillcolor="#FF0000" filled="t" stroked="t" coordsize="311785,401955" o:gfxdata="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" path="m26035,0l0,375285,301625,401955,311785,174625,200660,163830,211455,10160,26035,0xe">
                <v:path o:connectlocs="19035,0;0,375285;220536,401955;227965,174625;146714,163830;154607,10160;19035,0" o:connectangles="0,0,0,0,0,0,0"/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center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jc w:val="center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附图1  项目地理位置图</w:t>
      </w:r>
    </w:p>
    <w:p>
      <w:r>
        <w:rPr>
          <w:rFonts w:hint="eastAsia"/>
          <w:sz w:val="24"/>
          <w:szCs w:val="24"/>
          <w:lang w:val="en-US" w:eastAsia="zh-CN"/>
        </w:rPr>
        <w:drawing>
          <wp:anchor distT="0" distB="0" distL="114300" distR="114300" simplePos="0" relativeHeight="421157888" behindDoc="0" locked="0" layoutInCell="1" allowOverlap="1">
            <wp:simplePos x="0" y="0"/>
            <wp:positionH relativeFrom="column">
              <wp:posOffset>12700</wp:posOffset>
            </wp:positionH>
            <wp:positionV relativeFrom="paragraph">
              <wp:posOffset>20320</wp:posOffset>
            </wp:positionV>
            <wp:extent cx="868045" cy="1156335"/>
            <wp:effectExtent l="0" t="0" r="8255" b="5715"/>
            <wp:wrapNone/>
            <wp:docPr id="54" name="图片 54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图片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68045" cy="1156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4274820</wp:posOffset>
                </wp:positionH>
                <wp:positionV relativeFrom="paragraph">
                  <wp:posOffset>5715</wp:posOffset>
                </wp:positionV>
                <wp:extent cx="2047875" cy="2628900"/>
                <wp:effectExtent l="6350" t="1270" r="22225" b="17780"/>
                <wp:wrapNone/>
                <wp:docPr id="20" name="任意多边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89220" y="755015"/>
                          <a:ext cx="2047875" cy="2628900"/>
                        </a:xfrm>
                        <a:custGeom>
                          <a:avLst/>
                          <a:gdLst>
                            <a:gd name="connisteX0" fmla="*/ 247284 w 2047720"/>
                            <a:gd name="connsiteY0" fmla="*/ 31750 h 2628585"/>
                            <a:gd name="connisteX1" fmla="*/ 205374 w 2047720"/>
                            <a:gd name="connsiteY1" fmla="*/ 105410 h 2628585"/>
                            <a:gd name="connisteX2" fmla="*/ 162829 w 2047720"/>
                            <a:gd name="connsiteY2" fmla="*/ 179705 h 2628585"/>
                            <a:gd name="connisteX3" fmla="*/ 120284 w 2047720"/>
                            <a:gd name="connsiteY3" fmla="*/ 264160 h 2628585"/>
                            <a:gd name="connisteX4" fmla="*/ 67579 w 2047720"/>
                            <a:gd name="connsiteY4" fmla="*/ 338455 h 2628585"/>
                            <a:gd name="connisteX5" fmla="*/ 35829 w 2047720"/>
                            <a:gd name="connsiteY5" fmla="*/ 412750 h 2628585"/>
                            <a:gd name="connisteX6" fmla="*/ 25034 w 2047720"/>
                            <a:gd name="connsiteY6" fmla="*/ 486410 h 2628585"/>
                            <a:gd name="connisteX7" fmla="*/ 4079 w 2047720"/>
                            <a:gd name="connsiteY7" fmla="*/ 560705 h 2628585"/>
                            <a:gd name="connisteX8" fmla="*/ 4079 w 2047720"/>
                            <a:gd name="connsiteY8" fmla="*/ 635000 h 2628585"/>
                            <a:gd name="connisteX9" fmla="*/ 35829 w 2047720"/>
                            <a:gd name="connsiteY9" fmla="*/ 708660 h 2628585"/>
                            <a:gd name="connisteX10" fmla="*/ 99329 w 2047720"/>
                            <a:gd name="connsiteY10" fmla="*/ 782955 h 2628585"/>
                            <a:gd name="connisteX11" fmla="*/ 141874 w 2047720"/>
                            <a:gd name="connsiteY11" fmla="*/ 857250 h 2628585"/>
                            <a:gd name="connisteX12" fmla="*/ 183784 w 2047720"/>
                            <a:gd name="connsiteY12" fmla="*/ 930910 h 2628585"/>
                            <a:gd name="connisteX13" fmla="*/ 194579 w 2047720"/>
                            <a:gd name="connsiteY13" fmla="*/ 1016000 h 2628585"/>
                            <a:gd name="connisteX14" fmla="*/ 194579 w 2047720"/>
                            <a:gd name="connsiteY14" fmla="*/ 1089660 h 2628585"/>
                            <a:gd name="connisteX15" fmla="*/ 194579 w 2047720"/>
                            <a:gd name="connsiteY15" fmla="*/ 1163955 h 2628585"/>
                            <a:gd name="connisteX16" fmla="*/ 183784 w 2047720"/>
                            <a:gd name="connsiteY16" fmla="*/ 1238250 h 2628585"/>
                            <a:gd name="connisteX17" fmla="*/ 183784 w 2047720"/>
                            <a:gd name="connsiteY17" fmla="*/ 1311910 h 2628585"/>
                            <a:gd name="connisteX18" fmla="*/ 215534 w 2047720"/>
                            <a:gd name="connsiteY18" fmla="*/ 1386205 h 2628585"/>
                            <a:gd name="connisteX19" fmla="*/ 289829 w 2047720"/>
                            <a:gd name="connsiteY19" fmla="*/ 1449705 h 2628585"/>
                            <a:gd name="connisteX20" fmla="*/ 364124 w 2047720"/>
                            <a:gd name="connsiteY20" fmla="*/ 1513205 h 2628585"/>
                            <a:gd name="connisteX21" fmla="*/ 437784 w 2047720"/>
                            <a:gd name="connsiteY21" fmla="*/ 1555750 h 2628585"/>
                            <a:gd name="connisteX22" fmla="*/ 512079 w 2047720"/>
                            <a:gd name="connsiteY22" fmla="*/ 1565910 h 2628585"/>
                            <a:gd name="connisteX23" fmla="*/ 586374 w 2047720"/>
                            <a:gd name="connsiteY23" fmla="*/ 1565910 h 2628585"/>
                            <a:gd name="connisteX24" fmla="*/ 660034 w 2047720"/>
                            <a:gd name="connsiteY24" fmla="*/ 1565910 h 2628585"/>
                            <a:gd name="connisteX25" fmla="*/ 734329 w 2047720"/>
                            <a:gd name="connsiteY25" fmla="*/ 1565910 h 2628585"/>
                            <a:gd name="connisteX26" fmla="*/ 808624 w 2047720"/>
                            <a:gd name="connsiteY26" fmla="*/ 1555750 h 2628585"/>
                            <a:gd name="connisteX27" fmla="*/ 882284 w 2047720"/>
                            <a:gd name="connsiteY27" fmla="*/ 1524000 h 2628585"/>
                            <a:gd name="connisteX28" fmla="*/ 956579 w 2047720"/>
                            <a:gd name="connsiteY28" fmla="*/ 1502410 h 2628585"/>
                            <a:gd name="connisteX29" fmla="*/ 1030874 w 2047720"/>
                            <a:gd name="connsiteY29" fmla="*/ 1470660 h 2628585"/>
                            <a:gd name="connisteX30" fmla="*/ 1104534 w 2047720"/>
                            <a:gd name="connsiteY30" fmla="*/ 1438910 h 2628585"/>
                            <a:gd name="connisteX31" fmla="*/ 1178829 w 2047720"/>
                            <a:gd name="connsiteY31" fmla="*/ 1438910 h 2628585"/>
                            <a:gd name="connisteX32" fmla="*/ 1253124 w 2047720"/>
                            <a:gd name="connsiteY32" fmla="*/ 1460500 h 2628585"/>
                            <a:gd name="connisteX33" fmla="*/ 1253124 w 2047720"/>
                            <a:gd name="connsiteY33" fmla="*/ 1534160 h 2628585"/>
                            <a:gd name="connisteX34" fmla="*/ 1253124 w 2047720"/>
                            <a:gd name="connsiteY34" fmla="*/ 1608455 h 2628585"/>
                            <a:gd name="connisteX35" fmla="*/ 1253124 w 2047720"/>
                            <a:gd name="connsiteY35" fmla="*/ 1682750 h 2628585"/>
                            <a:gd name="connisteX36" fmla="*/ 1253124 w 2047720"/>
                            <a:gd name="connsiteY36" fmla="*/ 1756410 h 2628585"/>
                            <a:gd name="connisteX37" fmla="*/ 1210579 w 2047720"/>
                            <a:gd name="connsiteY37" fmla="*/ 1830705 h 2628585"/>
                            <a:gd name="connisteX38" fmla="*/ 1136284 w 2047720"/>
                            <a:gd name="connsiteY38" fmla="*/ 1873250 h 2628585"/>
                            <a:gd name="connisteX39" fmla="*/ 1062624 w 2047720"/>
                            <a:gd name="connsiteY39" fmla="*/ 1915160 h 2628585"/>
                            <a:gd name="connisteX40" fmla="*/ 988329 w 2047720"/>
                            <a:gd name="connsiteY40" fmla="*/ 1946910 h 2628585"/>
                            <a:gd name="connisteX41" fmla="*/ 956579 w 2047720"/>
                            <a:gd name="connsiteY41" fmla="*/ 2021205 h 2628585"/>
                            <a:gd name="connisteX42" fmla="*/ 945784 w 2047720"/>
                            <a:gd name="connsiteY42" fmla="*/ 2095500 h 2628585"/>
                            <a:gd name="connisteX43" fmla="*/ 924829 w 2047720"/>
                            <a:gd name="connsiteY43" fmla="*/ 2169160 h 2628585"/>
                            <a:gd name="connisteX44" fmla="*/ 924829 w 2047720"/>
                            <a:gd name="connsiteY44" fmla="*/ 2243455 h 2628585"/>
                            <a:gd name="connisteX45" fmla="*/ 924829 w 2047720"/>
                            <a:gd name="connsiteY45" fmla="*/ 2317750 h 2628585"/>
                            <a:gd name="connisteX46" fmla="*/ 924829 w 2047720"/>
                            <a:gd name="connsiteY46" fmla="*/ 2391410 h 2628585"/>
                            <a:gd name="connisteX47" fmla="*/ 924829 w 2047720"/>
                            <a:gd name="connsiteY47" fmla="*/ 2465705 h 2628585"/>
                            <a:gd name="connisteX48" fmla="*/ 924829 w 2047720"/>
                            <a:gd name="connsiteY48" fmla="*/ 2540000 h 2628585"/>
                            <a:gd name="connisteX49" fmla="*/ 977534 w 2047720"/>
                            <a:gd name="connsiteY49" fmla="*/ 2613660 h 2628585"/>
                            <a:gd name="connisteX50" fmla="*/ 1051829 w 2047720"/>
                            <a:gd name="connsiteY50" fmla="*/ 2624455 h 2628585"/>
                            <a:gd name="connisteX51" fmla="*/ 1126124 w 2047720"/>
                            <a:gd name="connsiteY51" fmla="*/ 2624455 h 2628585"/>
                            <a:gd name="connisteX52" fmla="*/ 1199784 w 2047720"/>
                            <a:gd name="connsiteY52" fmla="*/ 2581910 h 2628585"/>
                            <a:gd name="connisteX53" fmla="*/ 1274079 w 2047720"/>
                            <a:gd name="connsiteY53" fmla="*/ 2529205 h 2628585"/>
                            <a:gd name="connisteX54" fmla="*/ 1348374 w 2047720"/>
                            <a:gd name="connsiteY54" fmla="*/ 2465705 h 2628585"/>
                            <a:gd name="connisteX55" fmla="*/ 1422034 w 2047720"/>
                            <a:gd name="connsiteY55" fmla="*/ 2423160 h 2628585"/>
                            <a:gd name="connisteX56" fmla="*/ 1485534 w 2047720"/>
                            <a:gd name="connsiteY56" fmla="*/ 2349500 h 2628585"/>
                            <a:gd name="connisteX57" fmla="*/ 1538874 w 2047720"/>
                            <a:gd name="connsiteY57" fmla="*/ 2275205 h 2628585"/>
                            <a:gd name="connisteX58" fmla="*/ 1612534 w 2047720"/>
                            <a:gd name="connsiteY58" fmla="*/ 2211705 h 2628585"/>
                            <a:gd name="connisteX59" fmla="*/ 1686829 w 2047720"/>
                            <a:gd name="connsiteY59" fmla="*/ 2211705 h 2628585"/>
                            <a:gd name="connisteX60" fmla="*/ 1761124 w 2047720"/>
                            <a:gd name="connsiteY60" fmla="*/ 2222500 h 2628585"/>
                            <a:gd name="connisteX61" fmla="*/ 1834784 w 2047720"/>
                            <a:gd name="connsiteY61" fmla="*/ 2211705 h 2628585"/>
                            <a:gd name="connisteX62" fmla="*/ 1909079 w 2047720"/>
                            <a:gd name="connsiteY62" fmla="*/ 2169160 h 2628585"/>
                            <a:gd name="connisteX63" fmla="*/ 1972579 w 2047720"/>
                            <a:gd name="connsiteY63" fmla="*/ 2095500 h 2628585"/>
                            <a:gd name="connisteX64" fmla="*/ 2015124 w 2047720"/>
                            <a:gd name="connsiteY64" fmla="*/ 2021205 h 2628585"/>
                            <a:gd name="connisteX65" fmla="*/ 2025284 w 2047720"/>
                            <a:gd name="connsiteY65" fmla="*/ 1925955 h 2628585"/>
                            <a:gd name="connisteX66" fmla="*/ 2036079 w 2047720"/>
                            <a:gd name="connsiteY66" fmla="*/ 1851660 h 2628585"/>
                            <a:gd name="connisteX67" fmla="*/ 2046874 w 2047720"/>
                            <a:gd name="connsiteY67" fmla="*/ 1778000 h 2628585"/>
                            <a:gd name="connisteX68" fmla="*/ 2046874 w 2047720"/>
                            <a:gd name="connsiteY68" fmla="*/ 1703705 h 2628585"/>
                            <a:gd name="connisteX69" fmla="*/ 2046874 w 2047720"/>
                            <a:gd name="connsiteY69" fmla="*/ 1629410 h 2628585"/>
                            <a:gd name="connisteX70" fmla="*/ 2046874 w 2047720"/>
                            <a:gd name="connsiteY70" fmla="*/ 1555750 h 2628585"/>
                            <a:gd name="connisteX71" fmla="*/ 2036079 w 2047720"/>
                            <a:gd name="connsiteY71" fmla="*/ 1481455 h 2628585"/>
                            <a:gd name="connisteX72" fmla="*/ 1993534 w 2047720"/>
                            <a:gd name="connsiteY72" fmla="*/ 1407160 h 2628585"/>
                            <a:gd name="connisteX73" fmla="*/ 1930034 w 2047720"/>
                            <a:gd name="connsiteY73" fmla="*/ 1333500 h 2628585"/>
                            <a:gd name="connisteX74" fmla="*/ 1856374 w 2047720"/>
                            <a:gd name="connsiteY74" fmla="*/ 1280160 h 2628585"/>
                            <a:gd name="connisteX75" fmla="*/ 1813829 w 2047720"/>
                            <a:gd name="connsiteY75" fmla="*/ 1206500 h 2628585"/>
                            <a:gd name="connisteX76" fmla="*/ 1739534 w 2047720"/>
                            <a:gd name="connsiteY76" fmla="*/ 1132205 h 2628585"/>
                            <a:gd name="connisteX77" fmla="*/ 1676034 w 2047720"/>
                            <a:gd name="connsiteY77" fmla="*/ 1057910 h 2628585"/>
                            <a:gd name="connisteX78" fmla="*/ 1602374 w 2047720"/>
                            <a:gd name="connsiteY78" fmla="*/ 994410 h 2628585"/>
                            <a:gd name="connisteX79" fmla="*/ 1528079 w 2047720"/>
                            <a:gd name="connsiteY79" fmla="*/ 952500 h 2628585"/>
                            <a:gd name="connisteX80" fmla="*/ 1453784 w 2047720"/>
                            <a:gd name="connsiteY80" fmla="*/ 920750 h 2628585"/>
                            <a:gd name="connisteX81" fmla="*/ 1380124 w 2047720"/>
                            <a:gd name="connsiteY81" fmla="*/ 889000 h 2628585"/>
                            <a:gd name="connisteX82" fmla="*/ 1305829 w 2047720"/>
                            <a:gd name="connsiteY82" fmla="*/ 857250 h 2628585"/>
                            <a:gd name="connisteX83" fmla="*/ 1231534 w 2047720"/>
                            <a:gd name="connsiteY83" fmla="*/ 835660 h 2628585"/>
                            <a:gd name="connisteX84" fmla="*/ 1157874 w 2047720"/>
                            <a:gd name="connsiteY84" fmla="*/ 825500 h 2628585"/>
                            <a:gd name="connisteX85" fmla="*/ 1083579 w 2047720"/>
                            <a:gd name="connsiteY85" fmla="*/ 793750 h 2628585"/>
                            <a:gd name="connisteX86" fmla="*/ 1009284 w 2047720"/>
                            <a:gd name="connsiteY86" fmla="*/ 751205 h 2628585"/>
                            <a:gd name="connisteX87" fmla="*/ 988329 w 2047720"/>
                            <a:gd name="connsiteY87" fmla="*/ 676910 h 2628585"/>
                            <a:gd name="connisteX88" fmla="*/ 977534 w 2047720"/>
                            <a:gd name="connsiteY88" fmla="*/ 603250 h 2628585"/>
                            <a:gd name="connisteX89" fmla="*/ 945784 w 2047720"/>
                            <a:gd name="connsiteY89" fmla="*/ 528955 h 2628585"/>
                            <a:gd name="connisteX90" fmla="*/ 924829 w 2047720"/>
                            <a:gd name="connsiteY90" fmla="*/ 454660 h 2628585"/>
                            <a:gd name="connisteX91" fmla="*/ 872124 w 2047720"/>
                            <a:gd name="connsiteY91" fmla="*/ 381000 h 2628585"/>
                            <a:gd name="connisteX92" fmla="*/ 861329 w 2047720"/>
                            <a:gd name="connsiteY92" fmla="*/ 306705 h 2628585"/>
                            <a:gd name="connisteX93" fmla="*/ 893079 w 2047720"/>
                            <a:gd name="connsiteY93" fmla="*/ 232410 h 2628585"/>
                            <a:gd name="connisteX94" fmla="*/ 956579 w 2047720"/>
                            <a:gd name="connsiteY94" fmla="*/ 158750 h 2628585"/>
                            <a:gd name="connisteX95" fmla="*/ 1020079 w 2047720"/>
                            <a:gd name="connsiteY95" fmla="*/ 73660 h 2628585"/>
                            <a:gd name="connisteX96" fmla="*/ 1041034 w 2047720"/>
                            <a:gd name="connsiteY96" fmla="*/ 0 h 262858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  <a:cxn ang="0">
                              <a:pos x="connisteX17" y="connsiteY17"/>
                            </a:cxn>
                            <a:cxn ang="0">
                              <a:pos x="connisteX18" y="connsiteY18"/>
                            </a:cxn>
                            <a:cxn ang="0">
                              <a:pos x="connisteX19" y="connsiteY19"/>
                            </a:cxn>
                            <a:cxn ang="0">
                              <a:pos x="connisteX20" y="connsiteY20"/>
                            </a:cxn>
                            <a:cxn ang="0">
                              <a:pos x="connisteX21" y="connsiteY21"/>
                            </a:cxn>
                            <a:cxn ang="0">
                              <a:pos x="connisteX22" y="connsiteY22"/>
                            </a:cxn>
                            <a:cxn ang="0">
                              <a:pos x="connisteX23" y="connsiteY23"/>
                            </a:cxn>
                            <a:cxn ang="0">
                              <a:pos x="connisteX24" y="connsiteY24"/>
                            </a:cxn>
                            <a:cxn ang="0">
                              <a:pos x="connisteX25" y="connsiteY25"/>
                            </a:cxn>
                            <a:cxn ang="0">
                              <a:pos x="connisteX26" y="connsiteY26"/>
                            </a:cxn>
                            <a:cxn ang="0">
                              <a:pos x="connisteX27" y="connsiteY27"/>
                            </a:cxn>
                            <a:cxn ang="0">
                              <a:pos x="connisteX28" y="connsiteY28"/>
                            </a:cxn>
                            <a:cxn ang="0">
                              <a:pos x="connisteX29" y="connsiteY29"/>
                            </a:cxn>
                            <a:cxn ang="0">
                              <a:pos x="connisteX30" y="connsiteY30"/>
                            </a:cxn>
                            <a:cxn ang="0">
                              <a:pos x="connisteX31" y="connsiteY31"/>
                            </a:cxn>
                            <a:cxn ang="0">
                              <a:pos x="connisteX32" y="connsiteY32"/>
                            </a:cxn>
                            <a:cxn ang="0">
                              <a:pos x="connisteX33" y="connsiteY33"/>
                            </a:cxn>
                            <a:cxn ang="0">
                              <a:pos x="connisteX34" y="connsiteY34"/>
                            </a:cxn>
                            <a:cxn ang="0">
                              <a:pos x="connisteX35" y="connsiteY35"/>
                            </a:cxn>
                            <a:cxn ang="0">
                              <a:pos x="connisteX36" y="connsiteY36"/>
                            </a:cxn>
                            <a:cxn ang="0">
                              <a:pos x="connisteX37" y="connsiteY37"/>
                            </a:cxn>
                            <a:cxn ang="0">
                              <a:pos x="connisteX38" y="connsiteY38"/>
                            </a:cxn>
                            <a:cxn ang="0">
                              <a:pos x="connisteX39" y="connsiteY39"/>
                            </a:cxn>
                            <a:cxn ang="0">
                              <a:pos x="connisteX40" y="connsiteY40"/>
                            </a:cxn>
                            <a:cxn ang="0">
                              <a:pos x="connisteX41" y="connsiteY41"/>
                            </a:cxn>
                            <a:cxn ang="0">
                              <a:pos x="connisteX42" y="connsiteY42"/>
                            </a:cxn>
                            <a:cxn ang="0">
                              <a:pos x="connisteX43" y="connsiteY43"/>
                            </a:cxn>
                            <a:cxn ang="0">
                              <a:pos x="connisteX44" y="connsiteY44"/>
                            </a:cxn>
                            <a:cxn ang="0">
                              <a:pos x="connisteX45" y="connsiteY45"/>
                            </a:cxn>
                            <a:cxn ang="0">
                              <a:pos x="connisteX46" y="connsiteY46"/>
                            </a:cxn>
                            <a:cxn ang="0">
                              <a:pos x="connisteX47" y="connsiteY47"/>
                            </a:cxn>
                            <a:cxn ang="0">
                              <a:pos x="connisteX48" y="connsiteY48"/>
                            </a:cxn>
                            <a:cxn ang="0">
                              <a:pos x="connisteX49" y="connsiteY49"/>
                            </a:cxn>
                            <a:cxn ang="0">
                              <a:pos x="connisteX50" y="connsiteY50"/>
                            </a:cxn>
                            <a:cxn ang="0">
                              <a:pos x="connisteX51" y="connsiteY51"/>
                            </a:cxn>
                            <a:cxn ang="0">
                              <a:pos x="connisteX52" y="connsiteY52"/>
                            </a:cxn>
                            <a:cxn ang="0">
                              <a:pos x="connisteX53" y="connsiteY53"/>
                            </a:cxn>
                            <a:cxn ang="0">
                              <a:pos x="connisteX54" y="connsiteY54"/>
                            </a:cxn>
                            <a:cxn ang="0">
                              <a:pos x="connisteX55" y="connsiteY55"/>
                            </a:cxn>
                            <a:cxn ang="0">
                              <a:pos x="connisteX56" y="connsiteY56"/>
                            </a:cxn>
                            <a:cxn ang="0">
                              <a:pos x="connisteX57" y="connsiteY57"/>
                            </a:cxn>
                            <a:cxn ang="0">
                              <a:pos x="connisteX58" y="connsiteY58"/>
                            </a:cxn>
                            <a:cxn ang="0">
                              <a:pos x="connisteX59" y="connsiteY59"/>
                            </a:cxn>
                            <a:cxn ang="0">
                              <a:pos x="connisteX60" y="connsiteY60"/>
                            </a:cxn>
                            <a:cxn ang="0">
                              <a:pos x="connisteX61" y="connsiteY61"/>
                            </a:cxn>
                            <a:cxn ang="0">
                              <a:pos x="connisteX62" y="connsiteY62"/>
                            </a:cxn>
                            <a:cxn ang="0">
                              <a:pos x="connisteX63" y="connsiteY63"/>
                            </a:cxn>
                            <a:cxn ang="0">
                              <a:pos x="connisteX64" y="connsiteY64"/>
                            </a:cxn>
                            <a:cxn ang="0">
                              <a:pos x="connisteX65" y="connsiteY65"/>
                            </a:cxn>
                            <a:cxn ang="0">
                              <a:pos x="connisteX66" y="connsiteY66"/>
                            </a:cxn>
                            <a:cxn ang="0">
                              <a:pos x="connisteX67" y="connsiteY67"/>
                            </a:cxn>
                            <a:cxn ang="0">
                              <a:pos x="connisteX68" y="connsiteY68"/>
                            </a:cxn>
                            <a:cxn ang="0">
                              <a:pos x="connisteX69" y="connsiteY69"/>
                            </a:cxn>
                            <a:cxn ang="0">
                              <a:pos x="connisteX70" y="connsiteY70"/>
                            </a:cxn>
                            <a:cxn ang="0">
                              <a:pos x="connisteX71" y="connsiteY71"/>
                            </a:cxn>
                            <a:cxn ang="0">
                              <a:pos x="connisteX72" y="connsiteY72"/>
                            </a:cxn>
                            <a:cxn ang="0">
                              <a:pos x="connisteX73" y="connsiteY73"/>
                            </a:cxn>
                            <a:cxn ang="0">
                              <a:pos x="connisteX74" y="connsiteY74"/>
                            </a:cxn>
                            <a:cxn ang="0">
                              <a:pos x="connisteX75" y="connsiteY75"/>
                            </a:cxn>
                            <a:cxn ang="0">
                              <a:pos x="connisteX76" y="connsiteY76"/>
                            </a:cxn>
                            <a:cxn ang="0">
                              <a:pos x="connisteX77" y="connsiteY77"/>
                            </a:cxn>
                            <a:cxn ang="0">
                              <a:pos x="connisteX78" y="connsiteY78"/>
                            </a:cxn>
                            <a:cxn ang="0">
                              <a:pos x="connisteX79" y="connsiteY79"/>
                            </a:cxn>
                            <a:cxn ang="0">
                              <a:pos x="connisteX80" y="connsiteY80"/>
                            </a:cxn>
                            <a:cxn ang="0">
                              <a:pos x="connisteX81" y="connsiteY81"/>
                            </a:cxn>
                            <a:cxn ang="0">
                              <a:pos x="connisteX82" y="connsiteY82"/>
                            </a:cxn>
                            <a:cxn ang="0">
                              <a:pos x="connisteX83" y="connsiteY83"/>
                            </a:cxn>
                            <a:cxn ang="0">
                              <a:pos x="connisteX84" y="connsiteY84"/>
                            </a:cxn>
                            <a:cxn ang="0">
                              <a:pos x="connisteX85" y="connsiteY85"/>
                            </a:cxn>
                            <a:cxn ang="0">
                              <a:pos x="connisteX86" y="connsiteY86"/>
                            </a:cxn>
                            <a:cxn ang="0">
                              <a:pos x="connisteX87" y="connsiteY87"/>
                            </a:cxn>
                            <a:cxn ang="0">
                              <a:pos x="connisteX88" y="connsiteY88"/>
                            </a:cxn>
                            <a:cxn ang="0">
                              <a:pos x="connisteX89" y="connsiteY89"/>
                            </a:cxn>
                            <a:cxn ang="0">
                              <a:pos x="connisteX90" y="connsiteY90"/>
                            </a:cxn>
                            <a:cxn ang="0">
                              <a:pos x="connisteX91" y="connsiteY91"/>
                            </a:cxn>
                            <a:cxn ang="0">
                              <a:pos x="connisteX92" y="connsiteY92"/>
                            </a:cxn>
                            <a:cxn ang="0">
                              <a:pos x="connisteX93" y="connsiteY93"/>
                            </a:cxn>
                            <a:cxn ang="0">
                              <a:pos x="connisteX94" y="connsiteY94"/>
                            </a:cxn>
                            <a:cxn ang="0">
                              <a:pos x="connisteX95" y="connsiteY95"/>
                            </a:cxn>
                            <a:cxn ang="0">
                              <a:pos x="connisteX96" y="connsiteY96"/>
                            </a:cxn>
                          </a:cxnLst>
                          <a:rect l="l" t="t" r="r" b="b"/>
                          <a:pathLst>
                            <a:path w="2047721" h="2628585">
                              <a:moveTo>
                                <a:pt x="247284" y="31750"/>
                              </a:moveTo>
                              <a:cubicBezTo>
                                <a:pt x="239664" y="45085"/>
                                <a:pt x="222519" y="75565"/>
                                <a:pt x="205374" y="105410"/>
                              </a:cubicBezTo>
                              <a:cubicBezTo>
                                <a:pt x="188229" y="135255"/>
                                <a:pt x="179974" y="147955"/>
                                <a:pt x="162829" y="179705"/>
                              </a:cubicBezTo>
                              <a:cubicBezTo>
                                <a:pt x="145684" y="211455"/>
                                <a:pt x="139334" y="232410"/>
                                <a:pt x="120284" y="264160"/>
                              </a:cubicBezTo>
                              <a:cubicBezTo>
                                <a:pt x="101234" y="295910"/>
                                <a:pt x="84724" y="308610"/>
                                <a:pt x="67579" y="338455"/>
                              </a:cubicBezTo>
                              <a:cubicBezTo>
                                <a:pt x="50434" y="368300"/>
                                <a:pt x="44084" y="382905"/>
                                <a:pt x="35829" y="412750"/>
                              </a:cubicBezTo>
                              <a:cubicBezTo>
                                <a:pt x="27574" y="442595"/>
                                <a:pt x="31384" y="456565"/>
                                <a:pt x="25034" y="486410"/>
                              </a:cubicBezTo>
                              <a:cubicBezTo>
                                <a:pt x="18684" y="516255"/>
                                <a:pt x="8524" y="530860"/>
                                <a:pt x="4079" y="560705"/>
                              </a:cubicBezTo>
                              <a:cubicBezTo>
                                <a:pt x="-366" y="590550"/>
                                <a:pt x="-2271" y="605155"/>
                                <a:pt x="4079" y="635000"/>
                              </a:cubicBezTo>
                              <a:cubicBezTo>
                                <a:pt x="10429" y="664845"/>
                                <a:pt x="16779" y="678815"/>
                                <a:pt x="35829" y="708660"/>
                              </a:cubicBezTo>
                              <a:cubicBezTo>
                                <a:pt x="54879" y="738505"/>
                                <a:pt x="78374" y="753110"/>
                                <a:pt x="99329" y="782955"/>
                              </a:cubicBezTo>
                              <a:cubicBezTo>
                                <a:pt x="120284" y="812800"/>
                                <a:pt x="124729" y="827405"/>
                                <a:pt x="141874" y="857250"/>
                              </a:cubicBezTo>
                              <a:cubicBezTo>
                                <a:pt x="159019" y="887095"/>
                                <a:pt x="172989" y="899160"/>
                                <a:pt x="183784" y="930910"/>
                              </a:cubicBezTo>
                              <a:cubicBezTo>
                                <a:pt x="194579" y="962660"/>
                                <a:pt x="192674" y="984250"/>
                                <a:pt x="194579" y="1016000"/>
                              </a:cubicBezTo>
                              <a:cubicBezTo>
                                <a:pt x="196484" y="1047750"/>
                                <a:pt x="194579" y="1059815"/>
                                <a:pt x="194579" y="1089660"/>
                              </a:cubicBezTo>
                              <a:cubicBezTo>
                                <a:pt x="194579" y="1119505"/>
                                <a:pt x="196484" y="1134110"/>
                                <a:pt x="194579" y="1163955"/>
                              </a:cubicBezTo>
                              <a:cubicBezTo>
                                <a:pt x="192674" y="1193800"/>
                                <a:pt x="185689" y="1208405"/>
                                <a:pt x="183784" y="1238250"/>
                              </a:cubicBezTo>
                              <a:cubicBezTo>
                                <a:pt x="181879" y="1268095"/>
                                <a:pt x="177434" y="1282065"/>
                                <a:pt x="183784" y="1311910"/>
                              </a:cubicBezTo>
                              <a:cubicBezTo>
                                <a:pt x="190134" y="1341755"/>
                                <a:pt x="194579" y="1358900"/>
                                <a:pt x="215534" y="1386205"/>
                              </a:cubicBezTo>
                              <a:cubicBezTo>
                                <a:pt x="236489" y="1413510"/>
                                <a:pt x="259984" y="1424305"/>
                                <a:pt x="289829" y="1449705"/>
                              </a:cubicBezTo>
                              <a:cubicBezTo>
                                <a:pt x="319674" y="1475105"/>
                                <a:pt x="334279" y="1492250"/>
                                <a:pt x="364124" y="1513205"/>
                              </a:cubicBezTo>
                              <a:cubicBezTo>
                                <a:pt x="393969" y="1534160"/>
                                <a:pt x="407939" y="1544955"/>
                                <a:pt x="437784" y="1555750"/>
                              </a:cubicBezTo>
                              <a:cubicBezTo>
                                <a:pt x="467629" y="1566545"/>
                                <a:pt x="482234" y="1564005"/>
                                <a:pt x="512079" y="1565910"/>
                              </a:cubicBezTo>
                              <a:cubicBezTo>
                                <a:pt x="541924" y="1567815"/>
                                <a:pt x="556529" y="1565910"/>
                                <a:pt x="586374" y="1565910"/>
                              </a:cubicBezTo>
                              <a:cubicBezTo>
                                <a:pt x="616219" y="1565910"/>
                                <a:pt x="630189" y="1565910"/>
                                <a:pt x="660034" y="1565910"/>
                              </a:cubicBezTo>
                              <a:cubicBezTo>
                                <a:pt x="689879" y="1565910"/>
                                <a:pt x="704484" y="1567815"/>
                                <a:pt x="734329" y="1565910"/>
                              </a:cubicBezTo>
                              <a:cubicBezTo>
                                <a:pt x="764174" y="1564005"/>
                                <a:pt x="778779" y="1564005"/>
                                <a:pt x="808624" y="1555750"/>
                              </a:cubicBezTo>
                              <a:cubicBezTo>
                                <a:pt x="838469" y="1547495"/>
                                <a:pt x="852439" y="1534795"/>
                                <a:pt x="882284" y="1524000"/>
                              </a:cubicBezTo>
                              <a:cubicBezTo>
                                <a:pt x="912129" y="1513205"/>
                                <a:pt x="926734" y="1513205"/>
                                <a:pt x="956579" y="1502410"/>
                              </a:cubicBezTo>
                              <a:cubicBezTo>
                                <a:pt x="986424" y="1491615"/>
                                <a:pt x="1001029" y="1483360"/>
                                <a:pt x="1030874" y="1470660"/>
                              </a:cubicBezTo>
                              <a:cubicBezTo>
                                <a:pt x="1060719" y="1457960"/>
                                <a:pt x="1074689" y="1445260"/>
                                <a:pt x="1104534" y="1438910"/>
                              </a:cubicBezTo>
                              <a:cubicBezTo>
                                <a:pt x="1134379" y="1432560"/>
                                <a:pt x="1148984" y="1434465"/>
                                <a:pt x="1178829" y="1438910"/>
                              </a:cubicBezTo>
                              <a:cubicBezTo>
                                <a:pt x="1208674" y="1443355"/>
                                <a:pt x="1238519" y="1441450"/>
                                <a:pt x="1253124" y="1460500"/>
                              </a:cubicBezTo>
                              <a:cubicBezTo>
                                <a:pt x="1267729" y="1479550"/>
                                <a:pt x="1253124" y="1504315"/>
                                <a:pt x="1253124" y="1534160"/>
                              </a:cubicBezTo>
                              <a:cubicBezTo>
                                <a:pt x="1253124" y="1564005"/>
                                <a:pt x="1253124" y="1578610"/>
                                <a:pt x="1253124" y="1608455"/>
                              </a:cubicBezTo>
                              <a:cubicBezTo>
                                <a:pt x="1253124" y="1638300"/>
                                <a:pt x="1253124" y="1652905"/>
                                <a:pt x="1253124" y="1682750"/>
                              </a:cubicBezTo>
                              <a:cubicBezTo>
                                <a:pt x="1253124" y="1712595"/>
                                <a:pt x="1261379" y="1726565"/>
                                <a:pt x="1253124" y="1756410"/>
                              </a:cubicBezTo>
                              <a:cubicBezTo>
                                <a:pt x="1244869" y="1786255"/>
                                <a:pt x="1234074" y="1807210"/>
                                <a:pt x="1210579" y="1830705"/>
                              </a:cubicBezTo>
                              <a:cubicBezTo>
                                <a:pt x="1187084" y="1854200"/>
                                <a:pt x="1166129" y="1856105"/>
                                <a:pt x="1136284" y="1873250"/>
                              </a:cubicBezTo>
                              <a:cubicBezTo>
                                <a:pt x="1106439" y="1890395"/>
                                <a:pt x="1092469" y="1900555"/>
                                <a:pt x="1062624" y="1915160"/>
                              </a:cubicBezTo>
                              <a:cubicBezTo>
                                <a:pt x="1032779" y="1929765"/>
                                <a:pt x="1009284" y="1925955"/>
                                <a:pt x="988329" y="1946910"/>
                              </a:cubicBezTo>
                              <a:cubicBezTo>
                                <a:pt x="967374" y="1967865"/>
                                <a:pt x="964834" y="1991360"/>
                                <a:pt x="956579" y="2021205"/>
                              </a:cubicBezTo>
                              <a:cubicBezTo>
                                <a:pt x="948324" y="2051050"/>
                                <a:pt x="952134" y="2065655"/>
                                <a:pt x="945784" y="2095500"/>
                              </a:cubicBezTo>
                              <a:cubicBezTo>
                                <a:pt x="939434" y="2125345"/>
                                <a:pt x="929274" y="2139315"/>
                                <a:pt x="924829" y="2169160"/>
                              </a:cubicBezTo>
                              <a:cubicBezTo>
                                <a:pt x="920384" y="2199005"/>
                                <a:pt x="924829" y="2213610"/>
                                <a:pt x="924829" y="2243455"/>
                              </a:cubicBezTo>
                              <a:cubicBezTo>
                                <a:pt x="924829" y="2273300"/>
                                <a:pt x="924829" y="2287905"/>
                                <a:pt x="924829" y="2317750"/>
                              </a:cubicBezTo>
                              <a:cubicBezTo>
                                <a:pt x="924829" y="2347595"/>
                                <a:pt x="924829" y="2361565"/>
                                <a:pt x="924829" y="2391410"/>
                              </a:cubicBezTo>
                              <a:cubicBezTo>
                                <a:pt x="924829" y="2421255"/>
                                <a:pt x="924829" y="2435860"/>
                                <a:pt x="924829" y="2465705"/>
                              </a:cubicBezTo>
                              <a:cubicBezTo>
                                <a:pt x="924829" y="2495550"/>
                                <a:pt x="914034" y="2510155"/>
                                <a:pt x="924829" y="2540000"/>
                              </a:cubicBezTo>
                              <a:cubicBezTo>
                                <a:pt x="935624" y="2569845"/>
                                <a:pt x="952134" y="2596515"/>
                                <a:pt x="977534" y="2613660"/>
                              </a:cubicBezTo>
                              <a:cubicBezTo>
                                <a:pt x="1002934" y="2630805"/>
                                <a:pt x="1021984" y="2622550"/>
                                <a:pt x="1051829" y="2624455"/>
                              </a:cubicBezTo>
                              <a:cubicBezTo>
                                <a:pt x="1081674" y="2626360"/>
                                <a:pt x="1096279" y="2632710"/>
                                <a:pt x="1126124" y="2624455"/>
                              </a:cubicBezTo>
                              <a:cubicBezTo>
                                <a:pt x="1155969" y="2616200"/>
                                <a:pt x="1169939" y="2600960"/>
                                <a:pt x="1199784" y="2581910"/>
                              </a:cubicBezTo>
                              <a:cubicBezTo>
                                <a:pt x="1229629" y="2562860"/>
                                <a:pt x="1244234" y="2552700"/>
                                <a:pt x="1274079" y="2529205"/>
                              </a:cubicBezTo>
                              <a:cubicBezTo>
                                <a:pt x="1303924" y="2505710"/>
                                <a:pt x="1318529" y="2486660"/>
                                <a:pt x="1348374" y="2465705"/>
                              </a:cubicBezTo>
                              <a:cubicBezTo>
                                <a:pt x="1378219" y="2444750"/>
                                <a:pt x="1394729" y="2446655"/>
                                <a:pt x="1422034" y="2423160"/>
                              </a:cubicBezTo>
                              <a:cubicBezTo>
                                <a:pt x="1449339" y="2399665"/>
                                <a:pt x="1462039" y="2379345"/>
                                <a:pt x="1485534" y="2349500"/>
                              </a:cubicBezTo>
                              <a:cubicBezTo>
                                <a:pt x="1509029" y="2319655"/>
                                <a:pt x="1513474" y="2302510"/>
                                <a:pt x="1538874" y="2275205"/>
                              </a:cubicBezTo>
                              <a:cubicBezTo>
                                <a:pt x="1564274" y="2247900"/>
                                <a:pt x="1582689" y="2224405"/>
                                <a:pt x="1612534" y="2211705"/>
                              </a:cubicBezTo>
                              <a:cubicBezTo>
                                <a:pt x="1642379" y="2199005"/>
                                <a:pt x="1656984" y="2209800"/>
                                <a:pt x="1686829" y="2211705"/>
                              </a:cubicBezTo>
                              <a:cubicBezTo>
                                <a:pt x="1716674" y="2213610"/>
                                <a:pt x="1731279" y="2222500"/>
                                <a:pt x="1761124" y="2222500"/>
                              </a:cubicBezTo>
                              <a:cubicBezTo>
                                <a:pt x="1790969" y="2222500"/>
                                <a:pt x="1804939" y="2222500"/>
                                <a:pt x="1834784" y="2211705"/>
                              </a:cubicBezTo>
                              <a:cubicBezTo>
                                <a:pt x="1864629" y="2200910"/>
                                <a:pt x="1881774" y="2192655"/>
                                <a:pt x="1909079" y="2169160"/>
                              </a:cubicBezTo>
                              <a:cubicBezTo>
                                <a:pt x="1936384" y="2145665"/>
                                <a:pt x="1951624" y="2125345"/>
                                <a:pt x="1972579" y="2095500"/>
                              </a:cubicBezTo>
                              <a:cubicBezTo>
                                <a:pt x="1993534" y="2065655"/>
                                <a:pt x="2004329" y="2054860"/>
                                <a:pt x="2015124" y="2021205"/>
                              </a:cubicBezTo>
                              <a:cubicBezTo>
                                <a:pt x="2025919" y="1987550"/>
                                <a:pt x="2020839" y="1959610"/>
                                <a:pt x="2025284" y="1925955"/>
                              </a:cubicBezTo>
                              <a:cubicBezTo>
                                <a:pt x="2029729" y="1892300"/>
                                <a:pt x="2031634" y="1881505"/>
                                <a:pt x="2036079" y="1851660"/>
                              </a:cubicBezTo>
                              <a:cubicBezTo>
                                <a:pt x="2040524" y="1821815"/>
                                <a:pt x="2044969" y="1807845"/>
                                <a:pt x="2046874" y="1778000"/>
                              </a:cubicBezTo>
                              <a:cubicBezTo>
                                <a:pt x="2048779" y="1748155"/>
                                <a:pt x="2046874" y="1733550"/>
                                <a:pt x="2046874" y="1703705"/>
                              </a:cubicBezTo>
                              <a:cubicBezTo>
                                <a:pt x="2046874" y="1673860"/>
                                <a:pt x="2046874" y="1659255"/>
                                <a:pt x="2046874" y="1629410"/>
                              </a:cubicBezTo>
                              <a:cubicBezTo>
                                <a:pt x="2046874" y="1599565"/>
                                <a:pt x="2048779" y="1585595"/>
                                <a:pt x="2046874" y="1555750"/>
                              </a:cubicBezTo>
                              <a:cubicBezTo>
                                <a:pt x="2044969" y="1525905"/>
                                <a:pt x="2046874" y="1511300"/>
                                <a:pt x="2036079" y="1481455"/>
                              </a:cubicBezTo>
                              <a:cubicBezTo>
                                <a:pt x="2025284" y="1451610"/>
                                <a:pt x="2014489" y="1437005"/>
                                <a:pt x="1993534" y="1407160"/>
                              </a:cubicBezTo>
                              <a:cubicBezTo>
                                <a:pt x="1972579" y="1377315"/>
                                <a:pt x="1957339" y="1358900"/>
                                <a:pt x="1930034" y="1333500"/>
                              </a:cubicBezTo>
                              <a:cubicBezTo>
                                <a:pt x="1902729" y="1308100"/>
                                <a:pt x="1879869" y="1305560"/>
                                <a:pt x="1856374" y="1280160"/>
                              </a:cubicBezTo>
                              <a:cubicBezTo>
                                <a:pt x="1832879" y="1254760"/>
                                <a:pt x="1837324" y="1236345"/>
                                <a:pt x="1813829" y="1206500"/>
                              </a:cubicBezTo>
                              <a:cubicBezTo>
                                <a:pt x="1790334" y="1176655"/>
                                <a:pt x="1766839" y="1162050"/>
                                <a:pt x="1739534" y="1132205"/>
                              </a:cubicBezTo>
                              <a:cubicBezTo>
                                <a:pt x="1712229" y="1102360"/>
                                <a:pt x="1703339" y="1085215"/>
                                <a:pt x="1676034" y="1057910"/>
                              </a:cubicBezTo>
                              <a:cubicBezTo>
                                <a:pt x="1648729" y="1030605"/>
                                <a:pt x="1632219" y="1015365"/>
                                <a:pt x="1602374" y="994410"/>
                              </a:cubicBezTo>
                              <a:cubicBezTo>
                                <a:pt x="1572529" y="973455"/>
                                <a:pt x="1557924" y="967105"/>
                                <a:pt x="1528079" y="952500"/>
                              </a:cubicBezTo>
                              <a:cubicBezTo>
                                <a:pt x="1498234" y="937895"/>
                                <a:pt x="1483629" y="933450"/>
                                <a:pt x="1453784" y="920750"/>
                              </a:cubicBezTo>
                              <a:cubicBezTo>
                                <a:pt x="1423939" y="908050"/>
                                <a:pt x="1409969" y="901700"/>
                                <a:pt x="1380124" y="889000"/>
                              </a:cubicBezTo>
                              <a:cubicBezTo>
                                <a:pt x="1350279" y="876300"/>
                                <a:pt x="1335674" y="868045"/>
                                <a:pt x="1305829" y="857250"/>
                              </a:cubicBezTo>
                              <a:cubicBezTo>
                                <a:pt x="1275984" y="846455"/>
                                <a:pt x="1261379" y="842010"/>
                                <a:pt x="1231534" y="835660"/>
                              </a:cubicBezTo>
                              <a:cubicBezTo>
                                <a:pt x="1201689" y="829310"/>
                                <a:pt x="1187719" y="833755"/>
                                <a:pt x="1157874" y="825500"/>
                              </a:cubicBezTo>
                              <a:cubicBezTo>
                                <a:pt x="1128029" y="817245"/>
                                <a:pt x="1113424" y="808355"/>
                                <a:pt x="1083579" y="793750"/>
                              </a:cubicBezTo>
                              <a:cubicBezTo>
                                <a:pt x="1053734" y="779145"/>
                                <a:pt x="1028334" y="774700"/>
                                <a:pt x="1009284" y="751205"/>
                              </a:cubicBezTo>
                              <a:cubicBezTo>
                                <a:pt x="990234" y="727710"/>
                                <a:pt x="994679" y="706755"/>
                                <a:pt x="988329" y="676910"/>
                              </a:cubicBezTo>
                              <a:cubicBezTo>
                                <a:pt x="981979" y="647065"/>
                                <a:pt x="985789" y="633095"/>
                                <a:pt x="977534" y="603250"/>
                              </a:cubicBezTo>
                              <a:cubicBezTo>
                                <a:pt x="969279" y="573405"/>
                                <a:pt x="956579" y="558800"/>
                                <a:pt x="945784" y="528955"/>
                              </a:cubicBezTo>
                              <a:cubicBezTo>
                                <a:pt x="934989" y="499110"/>
                                <a:pt x="939434" y="484505"/>
                                <a:pt x="924829" y="454660"/>
                              </a:cubicBezTo>
                              <a:cubicBezTo>
                                <a:pt x="910224" y="424815"/>
                                <a:pt x="884824" y="410845"/>
                                <a:pt x="872124" y="381000"/>
                              </a:cubicBezTo>
                              <a:cubicBezTo>
                                <a:pt x="859424" y="351155"/>
                                <a:pt x="856884" y="336550"/>
                                <a:pt x="861329" y="306705"/>
                              </a:cubicBezTo>
                              <a:cubicBezTo>
                                <a:pt x="865774" y="276860"/>
                                <a:pt x="874029" y="262255"/>
                                <a:pt x="893079" y="232410"/>
                              </a:cubicBezTo>
                              <a:cubicBezTo>
                                <a:pt x="912129" y="202565"/>
                                <a:pt x="931179" y="190500"/>
                                <a:pt x="956579" y="158750"/>
                              </a:cubicBezTo>
                              <a:cubicBezTo>
                                <a:pt x="981979" y="127000"/>
                                <a:pt x="1002934" y="105410"/>
                                <a:pt x="1020079" y="73660"/>
                              </a:cubicBezTo>
                              <a:cubicBezTo>
                                <a:pt x="1037224" y="41910"/>
                                <a:pt x="1037859" y="13335"/>
                                <a:pt x="1041034" y="0"/>
                              </a:cubicBezTo>
                            </a:path>
                          </a:pathLst>
                        </a:custGeom>
                        <a:noFill/>
                        <a:ln>
                          <a:solidFill>
                            <a:srgbClr val="170AC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36.6pt;margin-top:0.45pt;height:207pt;width:161.25pt;z-index:251762688;mso-width-relative:page;mso-height-relative:page;" filled="f" stroked="t" coordsize="2047721,2628585" o:gfxdata="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" path="m247284,31750c239664,45085,222519,75565,205374,105410c188229,135255,179974,147955,162829,179705c145684,211455,139334,232410,120284,264160c101234,295910,84724,308610,67579,338455c50434,368300,44084,382905,35829,412750c27574,442595,31384,456565,25034,486410c18684,516255,8524,530860,4079,560705c-366,590550,-2271,605155,4079,635000c10429,664845,16779,678815,35829,708660c54879,738505,78374,753110,99329,782955c120284,812800,124729,827405,141874,857250c159019,887095,172989,899160,183784,930910c194579,962660,192674,984250,194579,1016000c196484,1047750,194579,1059815,194579,1089660c194579,1119505,196484,1134110,194579,1163955c192674,1193800,185689,1208405,183784,1238250c181879,1268095,177434,1282065,183784,1311910c190134,1341755,194579,1358900,215534,1386205c236489,1413510,259984,1424305,289829,1449705c319674,1475105,334279,1492250,364124,1513205c393969,1534160,407939,1544955,437784,1555750c467629,1566545,482234,1564005,512079,1565910c541924,1567815,556529,1565910,586374,1565910c616219,1565910,630189,1565910,660034,1565910c689879,1565910,704484,1567815,734329,1565910c764174,1564005,778779,1564005,808624,1555750c838469,1547495,852439,1534795,882284,1524000c912129,1513205,926734,1513205,956579,1502410c986424,1491615,1001029,1483360,1030874,1470660c1060719,1457960,1074689,1445260,1104534,1438910c1134379,1432560,1148984,1434465,1178829,1438910c1208674,1443355,1238519,1441450,1253124,1460500c1267729,1479550,1253124,1504315,1253124,1534160c1253124,1564005,1253124,1578610,1253124,1608455c1253124,1638300,1253124,1652905,1253124,1682750c1253124,1712595,1261379,1726565,1253124,1756410c1244869,1786255,1234074,1807210,1210579,1830705c1187084,1854200,1166129,1856105,1136284,1873250c1106439,1890395,1092469,1900555,1062624,1915160c1032779,1929765,1009284,1925955,988329,1946910c967374,1967865,964834,1991360,956579,2021205c948324,2051050,952134,2065655,945784,2095500c939434,2125345,929274,2139315,924829,2169160c920384,2199005,924829,2213610,924829,2243455c924829,2273300,924829,2287905,924829,2317750c924829,2347595,924829,2361565,924829,2391410c924829,2421255,924829,2435860,924829,2465705c924829,2495550,914034,2510155,924829,2540000c935624,2569845,952134,2596515,977534,2613660c1002934,2630805,1021984,2622550,1051829,2624455c1081674,2626360,1096279,2632710,1126124,2624455c1155969,2616200,1169939,2600960,1199784,2581910c1229629,2562860,1244234,2552700,1274079,2529205c1303924,2505710,1318529,2486660,1348374,2465705c1378219,2444750,1394729,2446655,1422034,2423160c1449339,2399665,1462039,2379345,1485534,2349500c1509029,2319655,1513474,2302510,1538874,2275205c1564274,2247900,1582689,2224405,1612534,2211705c1642379,2199005,1656984,2209800,1686829,2211705c1716674,2213610,1731279,2222500,1761124,2222500c1790969,2222500,1804939,2222500,1834784,2211705c1864629,2200910,1881774,2192655,1909079,2169160c1936384,2145665,1951624,2125345,1972579,2095500c1993534,2065655,2004329,2054860,2015124,2021205c2025919,1987550,2020839,1959610,2025284,1925955c2029729,1892300,2031634,1881505,2036079,1851660c2040524,1821815,2044969,1807845,2046874,1778000c2048779,1748155,2046874,1733550,2046874,1703705c2046874,1673860,2046874,1659255,2046874,1629410c2046874,1599565,2048779,1585595,2046874,1555750c2044969,1525905,2046874,1511300,2036079,1481455c2025284,1451610,2014489,1437005,1993534,1407160c1972579,1377315,1957339,1358900,1930034,1333500c1902729,1308100,1879869,1305560,1856374,1280160c1832879,1254760,1837324,1236345,1813829,1206500c1790334,1176655,1766839,1162050,1739534,1132205c1712229,1102360,1703339,1085215,1676034,1057910c1648729,1030605,1632219,1015365,1602374,994410c1572529,973455,1557924,967105,1528079,952500c1498234,937895,1483629,933450,1453784,920750c1423939,908050,1409969,901700,1380124,889000c1350279,876300,1335674,868045,1305829,857250c1275984,846455,1261379,842010,1231534,835660c1201689,829310,1187719,833755,1157874,825500c1128029,817245,1113424,808355,1083579,793750c1053734,779145,1028334,774700,1009284,751205c990234,727710,994679,706755,988329,676910c981979,647065,985789,633095,977534,603250c969279,573405,956579,558800,945784,528955c934989,499110,939434,484505,924829,454660c910224,424815,884824,410845,872124,381000c859424,351155,856884,336550,861329,306705c865774,276860,874029,262255,893079,232410c912129,202565,931179,190500,956579,158750c981979,127000,1002934,105410,1020079,73660c1037224,41910,1037859,13335,1041034,0e">
                <v:path o:connectlocs="247302,31753;205389,105422;162841,179726;120293,264191;67584,338495;35831,412799;25035,486468;4079,560772;4079,635076;35831,708744;99336,783048;141884,857352;183797,931021;194593,1016121;194593,1089790;194593,1164094;183797,1238398;183797,1312067;215550,1386371;289850,1449878;364151,1513386;437817,1555936;512117,1566097;586418,1566097;660083,1566097;734384,1566097;808685,1555936;882350,1524182;956651,1502590;1030952,1470836;1104617,1439082;1178918,1439082;1253218,1460675;1253218,1534343;1253218,1608647;1253218,1682951;1253218,1756620;1210670,1830924;1136370,1873474;1062704,1915389;988403,1947143;956651,2021447;945855,2095751;924899,2169419;924899,2243723;924899,2318027;924899,2391696;924899,2466000;924899,2540304;977607,2613973;1051908,2624769;1126209,2624769;1199874,2582219;1274175,2529508;1348476,2466000;1422141,2423450;1485646,2349781;1538990,2275477;1612656,2211970;1686956,2211970;1761257,2222766;1834922,2211970;1909223,2169419;1972728,2095751;2015276,2021447;2025437,1926185;2036233,1851881;2047028,1778213;2047028,1703909;2047028,1629605;2047028,1555936;2036233,1481632;1993684,1407328;1930180,1333659;1856514,1280313;1813966,1206644;1739665,1132340;1676160,1058036;1602495,994529;1528194,952614;1453894,920860;1380228,889106;1305927,857352;1231627,835760;1157961,825598;1083661,793845;1009360,751295;988403,676991;977607,603322;945855,529018;924899,454714;872190,381045;861394,306741;893146,232437;956651,158769;1020156,73668;1041112,0" o:connectangles="0,0,0,0,0,0,0,0,0,0,0,0,0,0,0,0,0,0,0,0,0,0,0,0,0,0,0,0,0,0,0,0,0,0,0,0,0,0,0,0,0,0,0,0,0,0,0,0,0,0,0,0,0,0,0,0,0,0,0,0,0,0,0,0,0,0,0,0,0,0,0,0,0,0,0,0,0,0,0,0,0,0,0,0,0,0,0,0,0,0,0,0,0,0,0,0,0"/>
                <v:fill on="f" focussize="0,0"/>
                <v:stroke weight="1pt" color="#170AC4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1838325</wp:posOffset>
                </wp:positionH>
                <wp:positionV relativeFrom="paragraph">
                  <wp:posOffset>4445</wp:posOffset>
                </wp:positionV>
                <wp:extent cx="1933575" cy="2966085"/>
                <wp:effectExtent l="9525" t="3810" r="19050" b="20955"/>
                <wp:wrapNone/>
                <wp:docPr id="15" name="任意多边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752725" y="753745"/>
                          <a:ext cx="1933575" cy="2966085"/>
                        </a:xfrm>
                        <a:custGeom>
                          <a:avLst/>
                          <a:gdLst>
                            <a:gd name="connisteX0" fmla="*/ 978852 w 1933665"/>
                            <a:gd name="connsiteY0" fmla="*/ 0 h 2965829"/>
                            <a:gd name="connisteX1" fmla="*/ 953452 w 1933665"/>
                            <a:gd name="connsiteY1" fmla="*/ 69850 h 2965829"/>
                            <a:gd name="connisteX2" fmla="*/ 947102 w 1933665"/>
                            <a:gd name="connsiteY2" fmla="*/ 139700 h 2965829"/>
                            <a:gd name="connisteX3" fmla="*/ 940752 w 1933665"/>
                            <a:gd name="connsiteY3" fmla="*/ 209550 h 2965829"/>
                            <a:gd name="connisteX4" fmla="*/ 940752 w 1933665"/>
                            <a:gd name="connsiteY4" fmla="*/ 285750 h 2965829"/>
                            <a:gd name="connisteX5" fmla="*/ 921702 w 1933665"/>
                            <a:gd name="connsiteY5" fmla="*/ 355600 h 2965829"/>
                            <a:gd name="connisteX6" fmla="*/ 889952 w 1933665"/>
                            <a:gd name="connsiteY6" fmla="*/ 425450 h 2965829"/>
                            <a:gd name="connisteX7" fmla="*/ 851852 w 1933665"/>
                            <a:gd name="connsiteY7" fmla="*/ 495300 h 2965829"/>
                            <a:gd name="connisteX8" fmla="*/ 826452 w 1933665"/>
                            <a:gd name="connsiteY8" fmla="*/ 565150 h 2965829"/>
                            <a:gd name="connisteX9" fmla="*/ 794702 w 1933665"/>
                            <a:gd name="connsiteY9" fmla="*/ 635000 h 2965829"/>
                            <a:gd name="connisteX10" fmla="*/ 762952 w 1933665"/>
                            <a:gd name="connsiteY10" fmla="*/ 704850 h 2965829"/>
                            <a:gd name="connisteX11" fmla="*/ 743902 w 1933665"/>
                            <a:gd name="connsiteY11" fmla="*/ 774700 h 2965829"/>
                            <a:gd name="connisteX12" fmla="*/ 737552 w 1933665"/>
                            <a:gd name="connsiteY12" fmla="*/ 844550 h 2965829"/>
                            <a:gd name="connisteX13" fmla="*/ 737552 w 1933665"/>
                            <a:gd name="connsiteY13" fmla="*/ 914400 h 2965829"/>
                            <a:gd name="connisteX14" fmla="*/ 743902 w 1933665"/>
                            <a:gd name="connsiteY14" fmla="*/ 984250 h 2965829"/>
                            <a:gd name="connisteX15" fmla="*/ 750252 w 1933665"/>
                            <a:gd name="connsiteY15" fmla="*/ 1060450 h 2965829"/>
                            <a:gd name="connisteX16" fmla="*/ 756602 w 1933665"/>
                            <a:gd name="connsiteY16" fmla="*/ 1130300 h 2965829"/>
                            <a:gd name="connisteX17" fmla="*/ 743902 w 1933665"/>
                            <a:gd name="connsiteY17" fmla="*/ 1200150 h 2965829"/>
                            <a:gd name="connisteX18" fmla="*/ 731202 w 1933665"/>
                            <a:gd name="connsiteY18" fmla="*/ 1270000 h 2965829"/>
                            <a:gd name="connisteX19" fmla="*/ 680402 w 1933665"/>
                            <a:gd name="connsiteY19" fmla="*/ 1339850 h 2965829"/>
                            <a:gd name="connisteX20" fmla="*/ 604202 w 1933665"/>
                            <a:gd name="connsiteY20" fmla="*/ 1377950 h 2965829"/>
                            <a:gd name="connisteX21" fmla="*/ 534352 w 1933665"/>
                            <a:gd name="connsiteY21" fmla="*/ 1397000 h 2965829"/>
                            <a:gd name="connisteX22" fmla="*/ 458152 w 1933665"/>
                            <a:gd name="connsiteY22" fmla="*/ 1428750 h 2965829"/>
                            <a:gd name="connisteX23" fmla="*/ 388302 w 1933665"/>
                            <a:gd name="connsiteY23" fmla="*/ 1466850 h 2965829"/>
                            <a:gd name="connisteX24" fmla="*/ 312102 w 1933665"/>
                            <a:gd name="connsiteY24" fmla="*/ 1504950 h 2965829"/>
                            <a:gd name="connisteX25" fmla="*/ 242252 w 1933665"/>
                            <a:gd name="connsiteY25" fmla="*/ 1555750 h 2965829"/>
                            <a:gd name="connisteX26" fmla="*/ 166052 w 1933665"/>
                            <a:gd name="connsiteY26" fmla="*/ 1619250 h 2965829"/>
                            <a:gd name="connisteX27" fmla="*/ 96202 w 1933665"/>
                            <a:gd name="connsiteY27" fmla="*/ 1682750 h 2965829"/>
                            <a:gd name="connisteX28" fmla="*/ 39052 w 1933665"/>
                            <a:gd name="connsiteY28" fmla="*/ 1752600 h 2965829"/>
                            <a:gd name="connisteX29" fmla="*/ 20002 w 1933665"/>
                            <a:gd name="connsiteY29" fmla="*/ 1822450 h 2965829"/>
                            <a:gd name="connisteX30" fmla="*/ 7302 w 1933665"/>
                            <a:gd name="connsiteY30" fmla="*/ 1892300 h 2965829"/>
                            <a:gd name="connisteX31" fmla="*/ 952 w 1933665"/>
                            <a:gd name="connsiteY31" fmla="*/ 1962150 h 2965829"/>
                            <a:gd name="connisteX32" fmla="*/ 952 w 1933665"/>
                            <a:gd name="connsiteY32" fmla="*/ 2038350 h 2965829"/>
                            <a:gd name="connisteX33" fmla="*/ 7302 w 1933665"/>
                            <a:gd name="connsiteY33" fmla="*/ 2108200 h 2965829"/>
                            <a:gd name="connisteX34" fmla="*/ 26352 w 1933665"/>
                            <a:gd name="connsiteY34" fmla="*/ 2184400 h 2965829"/>
                            <a:gd name="connisteX35" fmla="*/ 51752 w 1933665"/>
                            <a:gd name="connsiteY35" fmla="*/ 2254250 h 2965829"/>
                            <a:gd name="connisteX36" fmla="*/ 58102 w 1933665"/>
                            <a:gd name="connsiteY36" fmla="*/ 2324100 h 2965829"/>
                            <a:gd name="connisteX37" fmla="*/ 70802 w 1933665"/>
                            <a:gd name="connsiteY37" fmla="*/ 2393950 h 2965829"/>
                            <a:gd name="connisteX38" fmla="*/ 77152 w 1933665"/>
                            <a:gd name="connsiteY38" fmla="*/ 2463800 h 2965829"/>
                            <a:gd name="connisteX39" fmla="*/ 83502 w 1933665"/>
                            <a:gd name="connsiteY39" fmla="*/ 2533650 h 2965829"/>
                            <a:gd name="connisteX40" fmla="*/ 89852 w 1933665"/>
                            <a:gd name="connsiteY40" fmla="*/ 2603500 h 2965829"/>
                            <a:gd name="connisteX41" fmla="*/ 96202 w 1933665"/>
                            <a:gd name="connsiteY41" fmla="*/ 2673350 h 2965829"/>
                            <a:gd name="connisteX42" fmla="*/ 102552 w 1933665"/>
                            <a:gd name="connsiteY42" fmla="*/ 2743200 h 2965829"/>
                            <a:gd name="connisteX43" fmla="*/ 115252 w 1933665"/>
                            <a:gd name="connsiteY43" fmla="*/ 2813050 h 2965829"/>
                            <a:gd name="connisteX44" fmla="*/ 115252 w 1933665"/>
                            <a:gd name="connsiteY44" fmla="*/ 2882900 h 2965829"/>
                            <a:gd name="connisteX45" fmla="*/ 134302 w 1933665"/>
                            <a:gd name="connsiteY45" fmla="*/ 2952750 h 2965829"/>
                            <a:gd name="connisteX46" fmla="*/ 204152 w 1933665"/>
                            <a:gd name="connsiteY46" fmla="*/ 2965450 h 2965829"/>
                            <a:gd name="connisteX47" fmla="*/ 280352 w 1933665"/>
                            <a:gd name="connsiteY47" fmla="*/ 2952750 h 2965829"/>
                            <a:gd name="connisteX48" fmla="*/ 356552 w 1933665"/>
                            <a:gd name="connsiteY48" fmla="*/ 2940050 h 2965829"/>
                            <a:gd name="connisteX49" fmla="*/ 426402 w 1933665"/>
                            <a:gd name="connsiteY49" fmla="*/ 2927350 h 2965829"/>
                            <a:gd name="connisteX50" fmla="*/ 496252 w 1933665"/>
                            <a:gd name="connsiteY50" fmla="*/ 2908300 h 2965829"/>
                            <a:gd name="connisteX51" fmla="*/ 572452 w 1933665"/>
                            <a:gd name="connsiteY51" fmla="*/ 2838450 h 2965829"/>
                            <a:gd name="connisteX52" fmla="*/ 642302 w 1933665"/>
                            <a:gd name="connsiteY52" fmla="*/ 2768600 h 2965829"/>
                            <a:gd name="connisteX53" fmla="*/ 712152 w 1933665"/>
                            <a:gd name="connsiteY53" fmla="*/ 2724150 h 2965829"/>
                            <a:gd name="connisteX54" fmla="*/ 788352 w 1933665"/>
                            <a:gd name="connsiteY54" fmla="*/ 2698750 h 2965829"/>
                            <a:gd name="connisteX55" fmla="*/ 864552 w 1933665"/>
                            <a:gd name="connsiteY55" fmla="*/ 2679700 h 2965829"/>
                            <a:gd name="connisteX56" fmla="*/ 940752 w 1933665"/>
                            <a:gd name="connsiteY56" fmla="*/ 2654300 h 2965829"/>
                            <a:gd name="connisteX57" fmla="*/ 1010602 w 1933665"/>
                            <a:gd name="connsiteY57" fmla="*/ 2622550 h 2965829"/>
                            <a:gd name="connisteX58" fmla="*/ 1055052 w 1933665"/>
                            <a:gd name="connsiteY58" fmla="*/ 2552700 h 2965829"/>
                            <a:gd name="connisteX59" fmla="*/ 1023302 w 1933665"/>
                            <a:gd name="connsiteY59" fmla="*/ 2482850 h 2965829"/>
                            <a:gd name="connisteX60" fmla="*/ 991552 w 1933665"/>
                            <a:gd name="connsiteY60" fmla="*/ 2413000 h 2965829"/>
                            <a:gd name="connisteX61" fmla="*/ 972502 w 1933665"/>
                            <a:gd name="connsiteY61" fmla="*/ 2343150 h 2965829"/>
                            <a:gd name="connisteX62" fmla="*/ 959802 w 1933665"/>
                            <a:gd name="connsiteY62" fmla="*/ 2273300 h 2965829"/>
                            <a:gd name="connisteX63" fmla="*/ 959802 w 1933665"/>
                            <a:gd name="connsiteY63" fmla="*/ 2203450 h 2965829"/>
                            <a:gd name="connisteX64" fmla="*/ 978852 w 1933665"/>
                            <a:gd name="connsiteY64" fmla="*/ 2133600 h 2965829"/>
                            <a:gd name="connisteX65" fmla="*/ 1004252 w 1933665"/>
                            <a:gd name="connsiteY65" fmla="*/ 2063750 h 2965829"/>
                            <a:gd name="connisteX66" fmla="*/ 1042352 w 1933665"/>
                            <a:gd name="connsiteY66" fmla="*/ 1993900 h 2965829"/>
                            <a:gd name="connisteX67" fmla="*/ 1074102 w 1933665"/>
                            <a:gd name="connsiteY67" fmla="*/ 1924050 h 2965829"/>
                            <a:gd name="connisteX68" fmla="*/ 1143952 w 1933665"/>
                            <a:gd name="connsiteY68" fmla="*/ 1854200 h 2965829"/>
                            <a:gd name="connisteX69" fmla="*/ 1213802 w 1933665"/>
                            <a:gd name="connsiteY69" fmla="*/ 1860550 h 2965829"/>
                            <a:gd name="connisteX70" fmla="*/ 1283652 w 1933665"/>
                            <a:gd name="connsiteY70" fmla="*/ 1879600 h 2965829"/>
                            <a:gd name="connisteX71" fmla="*/ 1353502 w 1933665"/>
                            <a:gd name="connsiteY71" fmla="*/ 1879600 h 2965829"/>
                            <a:gd name="connisteX72" fmla="*/ 1423352 w 1933665"/>
                            <a:gd name="connsiteY72" fmla="*/ 1879600 h 2965829"/>
                            <a:gd name="connisteX73" fmla="*/ 1493202 w 1933665"/>
                            <a:gd name="connsiteY73" fmla="*/ 1841500 h 2965829"/>
                            <a:gd name="connisteX74" fmla="*/ 1499552 w 1933665"/>
                            <a:gd name="connsiteY74" fmla="*/ 1771650 h 2965829"/>
                            <a:gd name="connisteX75" fmla="*/ 1442402 w 1933665"/>
                            <a:gd name="connsiteY75" fmla="*/ 1701800 h 2965829"/>
                            <a:gd name="connisteX76" fmla="*/ 1404302 w 1933665"/>
                            <a:gd name="connsiteY76" fmla="*/ 1631950 h 2965829"/>
                            <a:gd name="connisteX77" fmla="*/ 1385252 w 1933665"/>
                            <a:gd name="connsiteY77" fmla="*/ 1562100 h 2965829"/>
                            <a:gd name="connisteX78" fmla="*/ 1372552 w 1933665"/>
                            <a:gd name="connsiteY78" fmla="*/ 1492250 h 2965829"/>
                            <a:gd name="connisteX79" fmla="*/ 1378902 w 1933665"/>
                            <a:gd name="connsiteY79" fmla="*/ 1422400 h 2965829"/>
                            <a:gd name="connisteX80" fmla="*/ 1385252 w 1933665"/>
                            <a:gd name="connsiteY80" fmla="*/ 1352550 h 2965829"/>
                            <a:gd name="connisteX81" fmla="*/ 1372552 w 1933665"/>
                            <a:gd name="connsiteY81" fmla="*/ 1282700 h 2965829"/>
                            <a:gd name="connisteX82" fmla="*/ 1372552 w 1933665"/>
                            <a:gd name="connsiteY82" fmla="*/ 1206500 h 2965829"/>
                            <a:gd name="connisteX83" fmla="*/ 1423352 w 1933665"/>
                            <a:gd name="connsiteY83" fmla="*/ 1136650 h 2965829"/>
                            <a:gd name="connisteX84" fmla="*/ 1493202 w 1933665"/>
                            <a:gd name="connsiteY84" fmla="*/ 1092200 h 2965829"/>
                            <a:gd name="connisteX85" fmla="*/ 1563052 w 1933665"/>
                            <a:gd name="connsiteY85" fmla="*/ 1047750 h 2965829"/>
                            <a:gd name="connisteX86" fmla="*/ 1632902 w 1933665"/>
                            <a:gd name="connsiteY86" fmla="*/ 990600 h 2965829"/>
                            <a:gd name="connisteX87" fmla="*/ 1677352 w 1933665"/>
                            <a:gd name="connsiteY87" fmla="*/ 920750 h 2965829"/>
                            <a:gd name="connisteX88" fmla="*/ 1721802 w 1933665"/>
                            <a:gd name="connsiteY88" fmla="*/ 850900 h 2965829"/>
                            <a:gd name="connisteX89" fmla="*/ 1766252 w 1933665"/>
                            <a:gd name="connsiteY89" fmla="*/ 781050 h 2965829"/>
                            <a:gd name="connisteX90" fmla="*/ 1829752 w 1933665"/>
                            <a:gd name="connsiteY90" fmla="*/ 711200 h 2965829"/>
                            <a:gd name="connisteX91" fmla="*/ 1899602 w 1933665"/>
                            <a:gd name="connsiteY91" fmla="*/ 660400 h 2965829"/>
                            <a:gd name="connisteX92" fmla="*/ 1931352 w 1933665"/>
                            <a:gd name="connsiteY92" fmla="*/ 590550 h 2965829"/>
                            <a:gd name="connisteX93" fmla="*/ 1925002 w 1933665"/>
                            <a:gd name="connsiteY93" fmla="*/ 520700 h 2965829"/>
                            <a:gd name="connisteX94" fmla="*/ 1893252 w 1933665"/>
                            <a:gd name="connsiteY94" fmla="*/ 450850 h 2965829"/>
                            <a:gd name="connisteX95" fmla="*/ 1848802 w 1933665"/>
                            <a:gd name="connsiteY95" fmla="*/ 381000 h 2965829"/>
                            <a:gd name="connisteX96" fmla="*/ 1798002 w 1933665"/>
                            <a:gd name="connsiteY96" fmla="*/ 311150 h 2965829"/>
                            <a:gd name="connisteX97" fmla="*/ 1734502 w 1933665"/>
                            <a:gd name="connsiteY97" fmla="*/ 241300 h 2965829"/>
                            <a:gd name="connisteX98" fmla="*/ 1677352 w 1933665"/>
                            <a:gd name="connsiteY98" fmla="*/ 171450 h 2965829"/>
                            <a:gd name="connisteX99" fmla="*/ 1626552 w 1933665"/>
                            <a:gd name="connsiteY99" fmla="*/ 101600 h 2965829"/>
                            <a:gd name="connisteX100" fmla="*/ 1588452 w 1933665"/>
                            <a:gd name="connsiteY100" fmla="*/ 31750 h 2965829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  <a:cxn ang="0">
                              <a:pos x="connisteX17" y="connsiteY17"/>
                            </a:cxn>
                            <a:cxn ang="0">
                              <a:pos x="connisteX18" y="connsiteY18"/>
                            </a:cxn>
                            <a:cxn ang="0">
                              <a:pos x="connisteX19" y="connsiteY19"/>
                            </a:cxn>
                            <a:cxn ang="0">
                              <a:pos x="connisteX20" y="connsiteY20"/>
                            </a:cxn>
                            <a:cxn ang="0">
                              <a:pos x="connisteX21" y="connsiteY21"/>
                            </a:cxn>
                            <a:cxn ang="0">
                              <a:pos x="connisteX22" y="connsiteY22"/>
                            </a:cxn>
                            <a:cxn ang="0">
                              <a:pos x="connisteX23" y="connsiteY23"/>
                            </a:cxn>
                            <a:cxn ang="0">
                              <a:pos x="connisteX24" y="connsiteY24"/>
                            </a:cxn>
                            <a:cxn ang="0">
                              <a:pos x="connisteX25" y="connsiteY25"/>
                            </a:cxn>
                            <a:cxn ang="0">
                              <a:pos x="connisteX26" y="connsiteY26"/>
                            </a:cxn>
                            <a:cxn ang="0">
                              <a:pos x="connisteX27" y="connsiteY27"/>
                            </a:cxn>
                            <a:cxn ang="0">
                              <a:pos x="connisteX28" y="connsiteY28"/>
                            </a:cxn>
                            <a:cxn ang="0">
                              <a:pos x="connisteX29" y="connsiteY29"/>
                            </a:cxn>
                            <a:cxn ang="0">
                              <a:pos x="connisteX30" y="connsiteY30"/>
                            </a:cxn>
                            <a:cxn ang="0">
                              <a:pos x="connisteX31" y="connsiteY31"/>
                            </a:cxn>
                            <a:cxn ang="0">
                              <a:pos x="connisteX32" y="connsiteY32"/>
                            </a:cxn>
                            <a:cxn ang="0">
                              <a:pos x="connisteX33" y="connsiteY33"/>
                            </a:cxn>
                            <a:cxn ang="0">
                              <a:pos x="connisteX34" y="connsiteY34"/>
                            </a:cxn>
                            <a:cxn ang="0">
                              <a:pos x="connisteX35" y="connsiteY35"/>
                            </a:cxn>
                            <a:cxn ang="0">
                              <a:pos x="connisteX36" y="connsiteY36"/>
                            </a:cxn>
                            <a:cxn ang="0">
                              <a:pos x="connisteX37" y="connsiteY37"/>
                            </a:cxn>
                            <a:cxn ang="0">
                              <a:pos x="connisteX38" y="connsiteY38"/>
                            </a:cxn>
                            <a:cxn ang="0">
                              <a:pos x="connisteX39" y="connsiteY39"/>
                            </a:cxn>
                            <a:cxn ang="0">
                              <a:pos x="connisteX40" y="connsiteY40"/>
                            </a:cxn>
                            <a:cxn ang="0">
                              <a:pos x="connisteX41" y="connsiteY41"/>
                            </a:cxn>
                            <a:cxn ang="0">
                              <a:pos x="connisteX42" y="connsiteY42"/>
                            </a:cxn>
                            <a:cxn ang="0">
                              <a:pos x="connisteX43" y="connsiteY43"/>
                            </a:cxn>
                            <a:cxn ang="0">
                              <a:pos x="connisteX44" y="connsiteY44"/>
                            </a:cxn>
                            <a:cxn ang="0">
                              <a:pos x="connisteX45" y="connsiteY45"/>
                            </a:cxn>
                            <a:cxn ang="0">
                              <a:pos x="connisteX46" y="connsiteY46"/>
                            </a:cxn>
                            <a:cxn ang="0">
                              <a:pos x="connisteX47" y="connsiteY47"/>
                            </a:cxn>
                            <a:cxn ang="0">
                              <a:pos x="connisteX48" y="connsiteY48"/>
                            </a:cxn>
                            <a:cxn ang="0">
                              <a:pos x="connisteX49" y="connsiteY49"/>
                            </a:cxn>
                            <a:cxn ang="0">
                              <a:pos x="connisteX50" y="connsiteY50"/>
                            </a:cxn>
                            <a:cxn ang="0">
                              <a:pos x="connisteX51" y="connsiteY51"/>
                            </a:cxn>
                            <a:cxn ang="0">
                              <a:pos x="connisteX52" y="connsiteY52"/>
                            </a:cxn>
                            <a:cxn ang="0">
                              <a:pos x="connisteX53" y="connsiteY53"/>
                            </a:cxn>
                            <a:cxn ang="0">
                              <a:pos x="connisteX54" y="connsiteY54"/>
                            </a:cxn>
                            <a:cxn ang="0">
                              <a:pos x="connisteX55" y="connsiteY55"/>
                            </a:cxn>
                            <a:cxn ang="0">
                              <a:pos x="connisteX56" y="connsiteY56"/>
                            </a:cxn>
                            <a:cxn ang="0">
                              <a:pos x="connisteX57" y="connsiteY57"/>
                            </a:cxn>
                            <a:cxn ang="0">
                              <a:pos x="connisteX58" y="connsiteY58"/>
                            </a:cxn>
                            <a:cxn ang="0">
                              <a:pos x="connisteX59" y="connsiteY59"/>
                            </a:cxn>
                            <a:cxn ang="0">
                              <a:pos x="connisteX60" y="connsiteY60"/>
                            </a:cxn>
                            <a:cxn ang="0">
                              <a:pos x="connisteX61" y="connsiteY61"/>
                            </a:cxn>
                            <a:cxn ang="0">
                              <a:pos x="connisteX62" y="connsiteY62"/>
                            </a:cxn>
                            <a:cxn ang="0">
                              <a:pos x="connisteX63" y="connsiteY63"/>
                            </a:cxn>
                            <a:cxn ang="0">
                              <a:pos x="connisteX64" y="connsiteY64"/>
                            </a:cxn>
                            <a:cxn ang="0">
                              <a:pos x="connisteX65" y="connsiteY65"/>
                            </a:cxn>
                            <a:cxn ang="0">
                              <a:pos x="connisteX66" y="connsiteY66"/>
                            </a:cxn>
                            <a:cxn ang="0">
                              <a:pos x="connisteX67" y="connsiteY67"/>
                            </a:cxn>
                            <a:cxn ang="0">
                              <a:pos x="connisteX68" y="connsiteY68"/>
                            </a:cxn>
                            <a:cxn ang="0">
                              <a:pos x="connisteX69" y="connsiteY69"/>
                            </a:cxn>
                            <a:cxn ang="0">
                              <a:pos x="connisteX70" y="connsiteY70"/>
                            </a:cxn>
                            <a:cxn ang="0">
                              <a:pos x="connisteX71" y="connsiteY71"/>
                            </a:cxn>
                            <a:cxn ang="0">
                              <a:pos x="connisteX72" y="connsiteY72"/>
                            </a:cxn>
                            <a:cxn ang="0">
                              <a:pos x="connisteX73" y="connsiteY73"/>
                            </a:cxn>
                            <a:cxn ang="0">
                              <a:pos x="connisteX74" y="connsiteY74"/>
                            </a:cxn>
                            <a:cxn ang="0">
                              <a:pos x="connisteX75" y="connsiteY75"/>
                            </a:cxn>
                            <a:cxn ang="0">
                              <a:pos x="connisteX76" y="connsiteY76"/>
                            </a:cxn>
                            <a:cxn ang="0">
                              <a:pos x="connisteX77" y="connsiteY77"/>
                            </a:cxn>
                            <a:cxn ang="0">
                              <a:pos x="connisteX78" y="connsiteY78"/>
                            </a:cxn>
                            <a:cxn ang="0">
                              <a:pos x="connisteX79" y="connsiteY79"/>
                            </a:cxn>
                            <a:cxn ang="0">
                              <a:pos x="connisteX80" y="connsiteY80"/>
                            </a:cxn>
                            <a:cxn ang="0">
                              <a:pos x="connisteX81" y="connsiteY81"/>
                            </a:cxn>
                            <a:cxn ang="0">
                              <a:pos x="connisteX82" y="connsiteY82"/>
                            </a:cxn>
                            <a:cxn ang="0">
                              <a:pos x="connisteX83" y="connsiteY83"/>
                            </a:cxn>
                            <a:cxn ang="0">
                              <a:pos x="connisteX84" y="connsiteY84"/>
                            </a:cxn>
                            <a:cxn ang="0">
                              <a:pos x="connisteX85" y="connsiteY85"/>
                            </a:cxn>
                            <a:cxn ang="0">
                              <a:pos x="connisteX86" y="connsiteY86"/>
                            </a:cxn>
                            <a:cxn ang="0">
                              <a:pos x="connisteX87" y="connsiteY87"/>
                            </a:cxn>
                            <a:cxn ang="0">
                              <a:pos x="connisteX88" y="connsiteY88"/>
                            </a:cxn>
                            <a:cxn ang="0">
                              <a:pos x="connisteX89" y="connsiteY89"/>
                            </a:cxn>
                            <a:cxn ang="0">
                              <a:pos x="connisteX90" y="connsiteY90"/>
                            </a:cxn>
                            <a:cxn ang="0">
                              <a:pos x="connisteX91" y="connsiteY91"/>
                            </a:cxn>
                            <a:cxn ang="0">
                              <a:pos x="connisteX92" y="connsiteY92"/>
                            </a:cxn>
                            <a:cxn ang="0">
                              <a:pos x="connisteX93" y="connsiteY93"/>
                            </a:cxn>
                            <a:cxn ang="0">
                              <a:pos x="connisteX94" y="connsiteY94"/>
                            </a:cxn>
                            <a:cxn ang="0">
                              <a:pos x="connisteX95" y="connsiteY95"/>
                            </a:cxn>
                            <a:cxn ang="0">
                              <a:pos x="connisteX96" y="connsiteY96"/>
                            </a:cxn>
                            <a:cxn ang="0">
                              <a:pos x="connisteX97" y="connsiteY97"/>
                            </a:cxn>
                            <a:cxn ang="0">
                              <a:pos x="connisteX98" y="connsiteY98"/>
                            </a:cxn>
                            <a:cxn ang="0">
                              <a:pos x="connisteX99" y="connsiteY99"/>
                            </a:cxn>
                            <a:cxn ang="0">
                              <a:pos x="connisteX100" y="connsiteY100"/>
                            </a:cxn>
                          </a:cxnLst>
                          <a:rect l="l" t="t" r="r" b="b"/>
                          <a:pathLst>
                            <a:path w="1933666" h="2965830">
                              <a:moveTo>
                                <a:pt x="978853" y="0"/>
                              </a:moveTo>
                              <a:cubicBezTo>
                                <a:pt x="973773" y="12700"/>
                                <a:pt x="959803" y="41910"/>
                                <a:pt x="953453" y="69850"/>
                              </a:cubicBezTo>
                              <a:cubicBezTo>
                                <a:pt x="947103" y="97790"/>
                                <a:pt x="949643" y="111760"/>
                                <a:pt x="947103" y="139700"/>
                              </a:cubicBezTo>
                              <a:cubicBezTo>
                                <a:pt x="944563" y="167640"/>
                                <a:pt x="942023" y="180340"/>
                                <a:pt x="940753" y="209550"/>
                              </a:cubicBezTo>
                              <a:cubicBezTo>
                                <a:pt x="939483" y="238760"/>
                                <a:pt x="944563" y="256540"/>
                                <a:pt x="940753" y="285750"/>
                              </a:cubicBezTo>
                              <a:cubicBezTo>
                                <a:pt x="936943" y="314960"/>
                                <a:pt x="931863" y="327660"/>
                                <a:pt x="921703" y="355600"/>
                              </a:cubicBezTo>
                              <a:cubicBezTo>
                                <a:pt x="911543" y="383540"/>
                                <a:pt x="903923" y="397510"/>
                                <a:pt x="889953" y="425450"/>
                              </a:cubicBezTo>
                              <a:cubicBezTo>
                                <a:pt x="875983" y="453390"/>
                                <a:pt x="864553" y="467360"/>
                                <a:pt x="851853" y="495300"/>
                              </a:cubicBezTo>
                              <a:cubicBezTo>
                                <a:pt x="839153" y="523240"/>
                                <a:pt x="837883" y="537210"/>
                                <a:pt x="826453" y="565150"/>
                              </a:cubicBezTo>
                              <a:cubicBezTo>
                                <a:pt x="815023" y="593090"/>
                                <a:pt x="807403" y="607060"/>
                                <a:pt x="794703" y="635000"/>
                              </a:cubicBezTo>
                              <a:cubicBezTo>
                                <a:pt x="782003" y="662940"/>
                                <a:pt x="773113" y="676910"/>
                                <a:pt x="762953" y="704850"/>
                              </a:cubicBezTo>
                              <a:cubicBezTo>
                                <a:pt x="752793" y="732790"/>
                                <a:pt x="748983" y="746760"/>
                                <a:pt x="743903" y="774700"/>
                              </a:cubicBezTo>
                              <a:cubicBezTo>
                                <a:pt x="738823" y="802640"/>
                                <a:pt x="738823" y="816610"/>
                                <a:pt x="737553" y="844550"/>
                              </a:cubicBezTo>
                              <a:cubicBezTo>
                                <a:pt x="736283" y="872490"/>
                                <a:pt x="736283" y="886460"/>
                                <a:pt x="737553" y="914400"/>
                              </a:cubicBezTo>
                              <a:cubicBezTo>
                                <a:pt x="738823" y="942340"/>
                                <a:pt x="741363" y="955040"/>
                                <a:pt x="743903" y="984250"/>
                              </a:cubicBezTo>
                              <a:cubicBezTo>
                                <a:pt x="746443" y="1013460"/>
                                <a:pt x="747713" y="1031240"/>
                                <a:pt x="750253" y="1060450"/>
                              </a:cubicBezTo>
                              <a:cubicBezTo>
                                <a:pt x="752793" y="1089660"/>
                                <a:pt x="757873" y="1102360"/>
                                <a:pt x="756603" y="1130300"/>
                              </a:cubicBezTo>
                              <a:cubicBezTo>
                                <a:pt x="755333" y="1158240"/>
                                <a:pt x="748983" y="1172210"/>
                                <a:pt x="743903" y="1200150"/>
                              </a:cubicBezTo>
                              <a:cubicBezTo>
                                <a:pt x="738823" y="1228090"/>
                                <a:pt x="743903" y="1242060"/>
                                <a:pt x="731203" y="1270000"/>
                              </a:cubicBezTo>
                              <a:cubicBezTo>
                                <a:pt x="718503" y="1297940"/>
                                <a:pt x="705803" y="1318260"/>
                                <a:pt x="680403" y="1339850"/>
                              </a:cubicBezTo>
                              <a:cubicBezTo>
                                <a:pt x="655003" y="1361440"/>
                                <a:pt x="633413" y="1366520"/>
                                <a:pt x="604203" y="1377950"/>
                              </a:cubicBezTo>
                              <a:cubicBezTo>
                                <a:pt x="574993" y="1389380"/>
                                <a:pt x="563563" y="1386840"/>
                                <a:pt x="534353" y="1397000"/>
                              </a:cubicBezTo>
                              <a:cubicBezTo>
                                <a:pt x="505143" y="1407160"/>
                                <a:pt x="487363" y="1414780"/>
                                <a:pt x="458153" y="1428750"/>
                              </a:cubicBezTo>
                              <a:cubicBezTo>
                                <a:pt x="428943" y="1442720"/>
                                <a:pt x="417513" y="1451610"/>
                                <a:pt x="388303" y="1466850"/>
                              </a:cubicBezTo>
                              <a:cubicBezTo>
                                <a:pt x="359093" y="1482090"/>
                                <a:pt x="341313" y="1487170"/>
                                <a:pt x="312103" y="1504950"/>
                              </a:cubicBezTo>
                              <a:cubicBezTo>
                                <a:pt x="282893" y="1522730"/>
                                <a:pt x="271463" y="1532890"/>
                                <a:pt x="242253" y="1555750"/>
                              </a:cubicBezTo>
                              <a:cubicBezTo>
                                <a:pt x="213043" y="1578610"/>
                                <a:pt x="195263" y="1593850"/>
                                <a:pt x="166053" y="1619250"/>
                              </a:cubicBezTo>
                              <a:cubicBezTo>
                                <a:pt x="136843" y="1644650"/>
                                <a:pt x="121603" y="1656080"/>
                                <a:pt x="96203" y="1682750"/>
                              </a:cubicBezTo>
                              <a:cubicBezTo>
                                <a:pt x="70803" y="1709420"/>
                                <a:pt x="54293" y="1724660"/>
                                <a:pt x="39053" y="1752600"/>
                              </a:cubicBezTo>
                              <a:cubicBezTo>
                                <a:pt x="23813" y="1780540"/>
                                <a:pt x="26353" y="1794510"/>
                                <a:pt x="20003" y="1822450"/>
                              </a:cubicBezTo>
                              <a:cubicBezTo>
                                <a:pt x="13653" y="1850390"/>
                                <a:pt x="11113" y="1864360"/>
                                <a:pt x="7303" y="1892300"/>
                              </a:cubicBezTo>
                              <a:cubicBezTo>
                                <a:pt x="3493" y="1920240"/>
                                <a:pt x="2223" y="1932940"/>
                                <a:pt x="953" y="1962150"/>
                              </a:cubicBezTo>
                              <a:cubicBezTo>
                                <a:pt x="-317" y="1991360"/>
                                <a:pt x="-317" y="2009140"/>
                                <a:pt x="953" y="2038350"/>
                              </a:cubicBezTo>
                              <a:cubicBezTo>
                                <a:pt x="2223" y="2067560"/>
                                <a:pt x="2223" y="2078990"/>
                                <a:pt x="7303" y="2108200"/>
                              </a:cubicBezTo>
                              <a:cubicBezTo>
                                <a:pt x="12383" y="2137410"/>
                                <a:pt x="17463" y="2155190"/>
                                <a:pt x="26353" y="2184400"/>
                              </a:cubicBezTo>
                              <a:cubicBezTo>
                                <a:pt x="35243" y="2213610"/>
                                <a:pt x="45403" y="2226310"/>
                                <a:pt x="51753" y="2254250"/>
                              </a:cubicBezTo>
                              <a:cubicBezTo>
                                <a:pt x="58103" y="2282190"/>
                                <a:pt x="54293" y="2296160"/>
                                <a:pt x="58103" y="2324100"/>
                              </a:cubicBezTo>
                              <a:cubicBezTo>
                                <a:pt x="61913" y="2352040"/>
                                <a:pt x="66993" y="2366010"/>
                                <a:pt x="70803" y="2393950"/>
                              </a:cubicBezTo>
                              <a:cubicBezTo>
                                <a:pt x="74613" y="2421890"/>
                                <a:pt x="74613" y="2435860"/>
                                <a:pt x="77153" y="2463800"/>
                              </a:cubicBezTo>
                              <a:cubicBezTo>
                                <a:pt x="79693" y="2491740"/>
                                <a:pt x="80963" y="2505710"/>
                                <a:pt x="83503" y="2533650"/>
                              </a:cubicBezTo>
                              <a:cubicBezTo>
                                <a:pt x="86043" y="2561590"/>
                                <a:pt x="87313" y="2575560"/>
                                <a:pt x="89853" y="2603500"/>
                              </a:cubicBezTo>
                              <a:cubicBezTo>
                                <a:pt x="92393" y="2631440"/>
                                <a:pt x="93663" y="2645410"/>
                                <a:pt x="96203" y="2673350"/>
                              </a:cubicBezTo>
                              <a:cubicBezTo>
                                <a:pt x="98743" y="2701290"/>
                                <a:pt x="98743" y="2715260"/>
                                <a:pt x="102553" y="2743200"/>
                              </a:cubicBezTo>
                              <a:cubicBezTo>
                                <a:pt x="106363" y="2771140"/>
                                <a:pt x="112713" y="2785110"/>
                                <a:pt x="115253" y="2813050"/>
                              </a:cubicBezTo>
                              <a:cubicBezTo>
                                <a:pt x="117793" y="2840990"/>
                                <a:pt x="111443" y="2854960"/>
                                <a:pt x="115253" y="2882900"/>
                              </a:cubicBezTo>
                              <a:cubicBezTo>
                                <a:pt x="119063" y="2910840"/>
                                <a:pt x="116523" y="2936240"/>
                                <a:pt x="134303" y="2952750"/>
                              </a:cubicBezTo>
                              <a:cubicBezTo>
                                <a:pt x="152083" y="2969260"/>
                                <a:pt x="174943" y="2965450"/>
                                <a:pt x="204153" y="2965450"/>
                              </a:cubicBezTo>
                              <a:cubicBezTo>
                                <a:pt x="233363" y="2965450"/>
                                <a:pt x="249873" y="2957830"/>
                                <a:pt x="280353" y="2952750"/>
                              </a:cubicBezTo>
                              <a:cubicBezTo>
                                <a:pt x="310833" y="2947670"/>
                                <a:pt x="327343" y="2945130"/>
                                <a:pt x="356553" y="2940050"/>
                              </a:cubicBezTo>
                              <a:cubicBezTo>
                                <a:pt x="385763" y="2934970"/>
                                <a:pt x="398463" y="2933700"/>
                                <a:pt x="426403" y="2927350"/>
                              </a:cubicBezTo>
                              <a:cubicBezTo>
                                <a:pt x="454343" y="2921000"/>
                                <a:pt x="467043" y="2926080"/>
                                <a:pt x="496253" y="2908300"/>
                              </a:cubicBezTo>
                              <a:cubicBezTo>
                                <a:pt x="525463" y="2890520"/>
                                <a:pt x="543243" y="2866390"/>
                                <a:pt x="572453" y="2838450"/>
                              </a:cubicBezTo>
                              <a:cubicBezTo>
                                <a:pt x="601663" y="2810510"/>
                                <a:pt x="614363" y="2791460"/>
                                <a:pt x="642303" y="2768600"/>
                              </a:cubicBezTo>
                              <a:cubicBezTo>
                                <a:pt x="670243" y="2745740"/>
                                <a:pt x="682943" y="2738120"/>
                                <a:pt x="712153" y="2724150"/>
                              </a:cubicBezTo>
                              <a:cubicBezTo>
                                <a:pt x="741363" y="2710180"/>
                                <a:pt x="757873" y="2707640"/>
                                <a:pt x="788353" y="2698750"/>
                              </a:cubicBezTo>
                              <a:cubicBezTo>
                                <a:pt x="818833" y="2689860"/>
                                <a:pt x="834073" y="2688590"/>
                                <a:pt x="864553" y="2679700"/>
                              </a:cubicBezTo>
                              <a:cubicBezTo>
                                <a:pt x="895033" y="2670810"/>
                                <a:pt x="911543" y="2665730"/>
                                <a:pt x="940753" y="2654300"/>
                              </a:cubicBezTo>
                              <a:cubicBezTo>
                                <a:pt x="969963" y="2642870"/>
                                <a:pt x="987743" y="2642870"/>
                                <a:pt x="1010603" y="2622550"/>
                              </a:cubicBezTo>
                              <a:cubicBezTo>
                                <a:pt x="1033463" y="2602230"/>
                                <a:pt x="1052513" y="2580640"/>
                                <a:pt x="1055053" y="2552700"/>
                              </a:cubicBezTo>
                              <a:cubicBezTo>
                                <a:pt x="1057593" y="2524760"/>
                                <a:pt x="1036003" y="2510790"/>
                                <a:pt x="1023303" y="2482850"/>
                              </a:cubicBezTo>
                              <a:cubicBezTo>
                                <a:pt x="1010603" y="2454910"/>
                                <a:pt x="1001713" y="2440940"/>
                                <a:pt x="991553" y="2413000"/>
                              </a:cubicBezTo>
                              <a:cubicBezTo>
                                <a:pt x="981393" y="2385060"/>
                                <a:pt x="978853" y="2371090"/>
                                <a:pt x="972503" y="2343150"/>
                              </a:cubicBezTo>
                              <a:cubicBezTo>
                                <a:pt x="966153" y="2315210"/>
                                <a:pt x="962343" y="2301240"/>
                                <a:pt x="959803" y="2273300"/>
                              </a:cubicBezTo>
                              <a:cubicBezTo>
                                <a:pt x="957263" y="2245360"/>
                                <a:pt x="955993" y="2231390"/>
                                <a:pt x="959803" y="2203450"/>
                              </a:cubicBezTo>
                              <a:cubicBezTo>
                                <a:pt x="963613" y="2175510"/>
                                <a:pt x="969963" y="2161540"/>
                                <a:pt x="978853" y="2133600"/>
                              </a:cubicBezTo>
                              <a:cubicBezTo>
                                <a:pt x="987743" y="2105660"/>
                                <a:pt x="991553" y="2091690"/>
                                <a:pt x="1004253" y="2063750"/>
                              </a:cubicBezTo>
                              <a:cubicBezTo>
                                <a:pt x="1016953" y="2035810"/>
                                <a:pt x="1028383" y="2021840"/>
                                <a:pt x="1042353" y="1993900"/>
                              </a:cubicBezTo>
                              <a:cubicBezTo>
                                <a:pt x="1056323" y="1965960"/>
                                <a:pt x="1053783" y="1951990"/>
                                <a:pt x="1074103" y="1924050"/>
                              </a:cubicBezTo>
                              <a:cubicBezTo>
                                <a:pt x="1094423" y="1896110"/>
                                <a:pt x="1116013" y="1866900"/>
                                <a:pt x="1143953" y="1854200"/>
                              </a:cubicBezTo>
                              <a:cubicBezTo>
                                <a:pt x="1171893" y="1841500"/>
                                <a:pt x="1185863" y="1855470"/>
                                <a:pt x="1213803" y="1860550"/>
                              </a:cubicBezTo>
                              <a:cubicBezTo>
                                <a:pt x="1241743" y="1865630"/>
                                <a:pt x="1255713" y="1875790"/>
                                <a:pt x="1283653" y="1879600"/>
                              </a:cubicBezTo>
                              <a:cubicBezTo>
                                <a:pt x="1311593" y="1883410"/>
                                <a:pt x="1325563" y="1879600"/>
                                <a:pt x="1353503" y="1879600"/>
                              </a:cubicBezTo>
                              <a:cubicBezTo>
                                <a:pt x="1381443" y="1879600"/>
                                <a:pt x="1395413" y="1887220"/>
                                <a:pt x="1423353" y="1879600"/>
                              </a:cubicBezTo>
                              <a:cubicBezTo>
                                <a:pt x="1451293" y="1871980"/>
                                <a:pt x="1477963" y="1863090"/>
                                <a:pt x="1493203" y="1841500"/>
                              </a:cubicBezTo>
                              <a:cubicBezTo>
                                <a:pt x="1508443" y="1819910"/>
                                <a:pt x="1509713" y="1799590"/>
                                <a:pt x="1499553" y="1771650"/>
                              </a:cubicBezTo>
                              <a:cubicBezTo>
                                <a:pt x="1489393" y="1743710"/>
                                <a:pt x="1461453" y="1729740"/>
                                <a:pt x="1442403" y="1701800"/>
                              </a:cubicBezTo>
                              <a:cubicBezTo>
                                <a:pt x="1423353" y="1673860"/>
                                <a:pt x="1415733" y="1659890"/>
                                <a:pt x="1404303" y="1631950"/>
                              </a:cubicBezTo>
                              <a:cubicBezTo>
                                <a:pt x="1392873" y="1604010"/>
                                <a:pt x="1391603" y="1590040"/>
                                <a:pt x="1385253" y="1562100"/>
                              </a:cubicBezTo>
                              <a:cubicBezTo>
                                <a:pt x="1378903" y="1534160"/>
                                <a:pt x="1373823" y="1520190"/>
                                <a:pt x="1372553" y="1492250"/>
                              </a:cubicBezTo>
                              <a:cubicBezTo>
                                <a:pt x="1371283" y="1464310"/>
                                <a:pt x="1376363" y="1450340"/>
                                <a:pt x="1378903" y="1422400"/>
                              </a:cubicBezTo>
                              <a:cubicBezTo>
                                <a:pt x="1381443" y="1394460"/>
                                <a:pt x="1386523" y="1380490"/>
                                <a:pt x="1385253" y="1352550"/>
                              </a:cubicBezTo>
                              <a:cubicBezTo>
                                <a:pt x="1383983" y="1324610"/>
                                <a:pt x="1375093" y="1311910"/>
                                <a:pt x="1372553" y="1282700"/>
                              </a:cubicBezTo>
                              <a:cubicBezTo>
                                <a:pt x="1370013" y="1253490"/>
                                <a:pt x="1362393" y="1235710"/>
                                <a:pt x="1372553" y="1206500"/>
                              </a:cubicBezTo>
                              <a:cubicBezTo>
                                <a:pt x="1382713" y="1177290"/>
                                <a:pt x="1399223" y="1159510"/>
                                <a:pt x="1423353" y="1136650"/>
                              </a:cubicBezTo>
                              <a:cubicBezTo>
                                <a:pt x="1447483" y="1113790"/>
                                <a:pt x="1465263" y="1109980"/>
                                <a:pt x="1493203" y="1092200"/>
                              </a:cubicBezTo>
                              <a:cubicBezTo>
                                <a:pt x="1521143" y="1074420"/>
                                <a:pt x="1535113" y="1068070"/>
                                <a:pt x="1563053" y="1047750"/>
                              </a:cubicBezTo>
                              <a:cubicBezTo>
                                <a:pt x="1590993" y="1027430"/>
                                <a:pt x="1610043" y="1016000"/>
                                <a:pt x="1632903" y="990600"/>
                              </a:cubicBezTo>
                              <a:cubicBezTo>
                                <a:pt x="1655763" y="965200"/>
                                <a:pt x="1659573" y="948690"/>
                                <a:pt x="1677353" y="920750"/>
                              </a:cubicBezTo>
                              <a:cubicBezTo>
                                <a:pt x="1695133" y="892810"/>
                                <a:pt x="1704023" y="878840"/>
                                <a:pt x="1721803" y="850900"/>
                              </a:cubicBezTo>
                              <a:cubicBezTo>
                                <a:pt x="1739583" y="822960"/>
                                <a:pt x="1744663" y="808990"/>
                                <a:pt x="1766253" y="781050"/>
                              </a:cubicBezTo>
                              <a:cubicBezTo>
                                <a:pt x="1787843" y="753110"/>
                                <a:pt x="1803083" y="735330"/>
                                <a:pt x="1829753" y="711200"/>
                              </a:cubicBezTo>
                              <a:cubicBezTo>
                                <a:pt x="1856423" y="687070"/>
                                <a:pt x="1879283" y="684530"/>
                                <a:pt x="1899603" y="660400"/>
                              </a:cubicBezTo>
                              <a:cubicBezTo>
                                <a:pt x="1919923" y="636270"/>
                                <a:pt x="1926273" y="618490"/>
                                <a:pt x="1931353" y="590550"/>
                              </a:cubicBezTo>
                              <a:cubicBezTo>
                                <a:pt x="1936433" y="562610"/>
                                <a:pt x="1932623" y="548640"/>
                                <a:pt x="1925003" y="520700"/>
                              </a:cubicBezTo>
                              <a:cubicBezTo>
                                <a:pt x="1917383" y="492760"/>
                                <a:pt x="1908493" y="478790"/>
                                <a:pt x="1893253" y="450850"/>
                              </a:cubicBezTo>
                              <a:cubicBezTo>
                                <a:pt x="1878013" y="422910"/>
                                <a:pt x="1867853" y="408940"/>
                                <a:pt x="1848803" y="381000"/>
                              </a:cubicBezTo>
                              <a:cubicBezTo>
                                <a:pt x="1829753" y="353060"/>
                                <a:pt x="1820863" y="339090"/>
                                <a:pt x="1798003" y="311150"/>
                              </a:cubicBezTo>
                              <a:cubicBezTo>
                                <a:pt x="1775143" y="283210"/>
                                <a:pt x="1758633" y="269240"/>
                                <a:pt x="1734503" y="241300"/>
                              </a:cubicBezTo>
                              <a:cubicBezTo>
                                <a:pt x="1710373" y="213360"/>
                                <a:pt x="1698943" y="199390"/>
                                <a:pt x="1677353" y="171450"/>
                              </a:cubicBezTo>
                              <a:cubicBezTo>
                                <a:pt x="1655763" y="143510"/>
                                <a:pt x="1644333" y="129540"/>
                                <a:pt x="1626553" y="101600"/>
                              </a:cubicBezTo>
                              <a:cubicBezTo>
                                <a:pt x="1608773" y="73660"/>
                                <a:pt x="1594803" y="44450"/>
                                <a:pt x="1588453" y="31750"/>
                              </a:cubicBez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170AC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44.75pt;margin-top:0.35pt;height:233.55pt;width:152.25pt;z-index:251673600;mso-width-relative:page;mso-height-relative:page;" filled="f" stroked="t" coordsize="1933666,2965830" o:gfxdata="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" path="m978853,0c973773,12700,959803,41910,953453,69850c947103,97790,949643,111760,947103,139700c944563,167640,942023,180340,940753,209550c939483,238760,944563,256540,940753,285750c936943,314960,931863,327660,921703,355600c911543,383540,903923,397510,889953,425450c875983,453390,864553,467360,851853,495300c839153,523240,837883,537210,826453,565150c815023,593090,807403,607060,794703,635000c782003,662940,773113,676910,762953,704850c752793,732790,748983,746760,743903,774700c738823,802640,738823,816610,737553,844550c736283,872490,736283,886460,737553,914400c738823,942340,741363,955040,743903,984250c746443,1013460,747713,1031240,750253,1060450c752793,1089660,757873,1102360,756603,1130300c755333,1158240,748983,1172210,743903,1200150c738823,1228090,743903,1242060,731203,1270000c718503,1297940,705803,1318260,680403,1339850c655003,1361440,633413,1366520,604203,1377950c574993,1389380,563563,1386840,534353,1397000c505143,1407160,487363,1414780,458153,1428750c428943,1442720,417513,1451610,388303,1466850c359093,1482090,341313,1487170,312103,1504950c282893,1522730,271463,1532890,242253,1555750c213043,1578610,195263,1593850,166053,1619250c136843,1644650,121603,1656080,96203,1682750c70803,1709420,54293,1724660,39053,1752600c23813,1780540,26353,1794510,20003,1822450c13653,1850390,11113,1864360,7303,1892300c3493,1920240,2223,1932940,953,1962150c-317,1991360,-317,2009140,953,2038350c2223,2067560,2223,2078990,7303,2108200c12383,2137410,17463,2155190,26353,2184400c35243,2213610,45403,2226310,51753,2254250c58103,2282190,54293,2296160,58103,2324100c61913,2352040,66993,2366010,70803,2393950c74613,2421890,74613,2435860,77153,2463800c79693,2491740,80963,2505710,83503,2533650c86043,2561590,87313,2575560,89853,2603500c92393,2631440,93663,2645410,96203,2673350c98743,2701290,98743,2715260,102553,2743200c106363,2771140,112713,2785110,115253,2813050c117793,2840990,111443,2854960,115253,2882900c119063,2910840,116523,2936240,134303,2952750c152083,2969260,174943,2965450,204153,2965450c233363,2965450,249873,2957830,280353,2952750c310833,2947670,327343,2945130,356553,2940050c385763,2934970,398463,2933700,426403,2927350c454343,2921000,467043,2926080,496253,2908300c525463,2890520,543243,2866390,572453,2838450c601663,2810510,614363,2791460,642303,2768600c670243,2745740,682943,2738120,712153,2724150c741363,2710180,757873,2707640,788353,2698750c818833,2689860,834073,2688590,864553,2679700c895033,2670810,911543,2665730,940753,2654300c969963,2642870,987743,2642870,1010603,2622550c1033463,2602230,1052513,2580640,1055053,2552700c1057593,2524760,1036003,2510790,1023303,2482850c1010603,2454910,1001713,2440940,991553,2413000c981393,2385060,978853,2371090,972503,2343150c966153,2315210,962343,2301240,959803,2273300c957263,2245360,955993,2231390,959803,2203450c963613,2175510,969963,2161540,978853,2133600c987743,2105660,991553,2091690,1004253,2063750c1016953,2035810,1028383,2021840,1042353,1993900c1056323,1965960,1053783,1951990,1074103,1924050c1094423,1896110,1116013,1866900,1143953,1854200c1171893,1841500,1185863,1855470,1213803,1860550c1241743,1865630,1255713,1875790,1283653,1879600c1311593,1883410,1325563,1879600,1353503,1879600c1381443,1879600,1395413,1887220,1423353,1879600c1451293,1871980,1477963,1863090,1493203,1841500c1508443,1819910,1509713,1799590,1499553,1771650c1489393,1743710,1461453,1729740,1442403,1701800c1423353,1673860,1415733,1659890,1404303,1631950c1392873,1604010,1391603,1590040,1385253,1562100c1378903,1534160,1373823,1520190,1372553,1492250c1371283,1464310,1376363,1450340,1378903,1422400c1381443,1394460,1386523,1380490,1385253,1352550c1383983,1324610,1375093,1311910,1372553,1282700c1370013,1253490,1362393,1235710,1372553,1206500c1382713,1177290,1399223,1159510,1423353,1136650c1447483,1113790,1465263,1109980,1493203,1092200c1521143,1074420,1535113,1068070,1563053,1047750c1590993,1027430,1610043,1016000,1632903,990600c1655763,965200,1659573,948690,1677353,920750c1695133,892810,1704023,878840,1721803,850900c1739583,822960,1744663,808990,1766253,781050c1787843,753110,1803083,735330,1829753,711200c1856423,687070,1879283,684530,1899603,660400c1919923,636270,1926273,618490,1931353,590550c1936433,562610,1932623,548640,1925003,520700c1917383,492760,1908493,478790,1893253,450850c1878013,422910,1867853,408940,1848803,381000c1829753,353060,1820863,339090,1798003,311150c1775143,283210,1758633,269240,1734503,241300c1710373,213360,1698943,199390,1677353,171450c1655763,143510,1644333,129540,1626553,101600c1608773,73660,1594803,44450,1588453,31750e">
                <v:path o:connectlocs="978806,0;953407,69856;947057,139712;940708,209568;940708,285774;921659,355630;889910,425486;851812,495342;826413,565198;794665,635054;762916,704910;743867,774766;737517,844622;737517,914478;743867,984334;750217,1060541;756566,1130397;743867,1200253;731167,1270109;680370,1339965;604173,1378068;534327,1397120;458130,1428873;388283,1466976;312087,1505079;242240,1555884;166044,1619389;96197,1682895;39050,1752751;20001,1822607;7301,1892463;951,1962319;951,2038525;7301,2108381;26350,2184588;51749,2254444;58099,2324300;70798,2394156;77148,2464012;83498,2533868;89847,2603724;96197,2673580;102547,2743436;115246,2813292;115246,2883148;134295,2953004;204142,2965705;280338,2953004;356535,2940303;426382,2927602;496228,2908551;572425,2838695;642272,2768838;712118,2724385;788315,2698982;864511,2679931;940708,2654529;1010554,2622776;1055002,2552920;1023254,2483064;991505,2413208;972456,2343352;959757,2273496;959757,2203640;978806,2133784;1004205,2063928;1042303,1994072;1074052,1924216;1143898,1854360;1213745,1860710;1283592,1879762;1353439,1879762;1423285,1879762;1493132,1841658;1499482,1771802;1442334,1701946;1404236,1632090;1385187,1562234;1372488,1492378;1378837,1422522;1385187,1352666;1372488,1282810;1372488,1206604;1423285,1136748;1493132,1092294;1562979,1047840;1632825,990685;1677273,920829;1721721,850973;1766169,781117;1829666,711261;1899513,660457;1931262,590600;1924912,520744;1893163,450888;1848715,381032;1797918,311176;1734421,241320;1677273,171464;1626476,101608;1588378,31752" o:connectangles="0,0,0,0,0,0,0,0,0,0,0,0,0,0,0,0,0,0,0,0,0,0,0,0,0,0,0,0,0,0,0,0,0,0,0,0,0,0,0,0,0,0,0,0,0,0,0,0,0,0,0,0,0,0,0,0,0,0,0,0,0,0,0,0,0,0,0,0,0,0,0,0,0,0,0,0,0,0,0,0,0,0,0,0,0,0,0,0,0,0,0,0,0,0,0,0,0,0,0,0,0"/>
                <v:fill on="f" focussize="0,0"/>
                <v:stroke weight="1.5pt" color="#170AC4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1270</wp:posOffset>
            </wp:positionV>
            <wp:extent cx="8935720" cy="5978525"/>
            <wp:effectExtent l="25400" t="25400" r="30480" b="34925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935720" cy="5978525"/>
                    </a:xfrm>
                    <a:prstGeom prst="rect">
                      <a:avLst/>
                    </a:prstGeom>
                    <a:noFill/>
                    <a:ln w="25400" cmpd="sng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/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2503805</wp:posOffset>
                </wp:positionH>
                <wp:positionV relativeFrom="paragraph">
                  <wp:posOffset>151130</wp:posOffset>
                </wp:positionV>
                <wp:extent cx="805180" cy="382270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721735" y="1600200"/>
                          <a:ext cx="805180" cy="3822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highlight w:val="none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highlight w:val="none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长动社区</w:t>
                            </w: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highlight w:val="none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7.15pt;margin-top:11.9pt;height:30.1pt;width:63.4pt;z-index:251674624;mso-width-relative:page;mso-height-relative:page;" filled="f" stroked="f" coordsize="21600,21600" o:gfxdata="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CBXVoM2wAAAAkBAAAPAAAAAAAAAAEAIAAAACIAAABkcnMvZG93bnJldi54bWxQSwEC&#10;FAAUAAAACACHTuJAEr5+GCoCAAAlBAAADgAAAAAAAAABACAAAAAqAQAAZHJzL2Uyb0RvYy54bWxQ&#10;SwUGAAAAAAYABgBZAQAAx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color w:val="FFFFFF" w:themeColor="background1"/>
                          <w:sz w:val="24"/>
                          <w:szCs w:val="24"/>
                          <w:highlight w:val="none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24"/>
                          <w:szCs w:val="24"/>
                          <w:highlight w:val="none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  <w:t>长动社区</w:t>
                      </w:r>
                    </w:p>
                    <w:p>
                      <w:pPr>
                        <w:rPr>
                          <w:rFonts w:hint="eastAsia"/>
                          <w:b/>
                          <w:bCs/>
                          <w:color w:val="FFFFFF" w:themeColor="background1"/>
                          <w:highlight w:val="none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4918710</wp:posOffset>
                </wp:positionH>
                <wp:positionV relativeFrom="paragraph">
                  <wp:posOffset>17780</wp:posOffset>
                </wp:positionV>
                <wp:extent cx="1143000" cy="414655"/>
                <wp:effectExtent l="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3000" cy="4146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highlight w:val="none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highlight w:val="none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白石岭居民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7.3pt;margin-top:1.4pt;height:32.65pt;width:90pt;z-index:251780096;mso-width-relative:page;mso-height-relative:page;" filled="f" stroked="f" coordsize="21600,21600" o:gfxdata="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JGPKSnZ&#10;AAAACAEAAA8AAAAAAAAAAQAgAAAAIgAAAGRycy9kb3ducmV2LnhtbFBLAQIUABQAAAAIAIdO4kBE&#10;GxPDHwIAABoEAAAOAAAAAAAAAAEAIAAAACgBAABkcnMvZTJvRG9jLnhtbFBLBQYAAAAABgAGAFkB&#10;AAC5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color w:val="FFFFFF" w:themeColor="background1"/>
                          <w:highlight w:val="none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24"/>
                          <w:szCs w:val="24"/>
                          <w:highlight w:val="none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  <w:t>白石岭居民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>
                <wp:simplePos x="0" y="0"/>
                <wp:positionH relativeFrom="column">
                  <wp:posOffset>7395210</wp:posOffset>
                </wp:positionH>
                <wp:positionV relativeFrom="paragraph">
                  <wp:posOffset>80010</wp:posOffset>
                </wp:positionV>
                <wp:extent cx="1143000" cy="414655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3000" cy="4146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highlight w:val="none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highlight w:val="none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白石岭村居民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82.3pt;margin-top:6.3pt;height:32.65pt;width:90pt;z-index:251904000;mso-width-relative:page;mso-height-relative:page;" filled="f" stroked="f" coordsize="21600,21600" o:gfxdata="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DZvnae&#10;2gAAAAsBAAAPAAAAAAAAAAEAIAAAACIAAABkcnMvZG93bnJldi54bWxQSwECFAAUAAAACACHTuJA&#10;L+rODh8CAAAaBAAADgAAAAAAAAABACAAAAApAQAAZHJzL2Uyb0RvYy54bWxQSwUGAAAAAAYABgBZ&#10;AQAAu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color w:val="FFFFFF" w:themeColor="background1"/>
                          <w:highlight w:val="none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24"/>
                          <w:szCs w:val="24"/>
                          <w:highlight w:val="none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  <w:t>白石岭村居民</w:t>
                      </w:r>
                    </w:p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408305</wp:posOffset>
                </wp:positionH>
                <wp:positionV relativeFrom="paragraph">
                  <wp:posOffset>152400</wp:posOffset>
                </wp:positionV>
                <wp:extent cx="360680" cy="1460500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0680" cy="1460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highlight w:val="none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highlight w:val="none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 xml:space="preserve">大桥河还建小区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.15pt;margin-top:12pt;height:115pt;width:28.4pt;z-index:251692032;mso-width-relative:page;mso-height-relative:page;" filled="f" stroked="f" coordsize="21600,21600" o:gfxdata="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B/rGSt&#10;2QAAAAkBAAAPAAAAAAAAAAEAIAAAACIAAABkcnMvZG93bnJldi54bWxQSwECFAAUAAAACACHTuJA&#10;Rrn75SACAAAaBAAADgAAAAAAAAABACAAAAAoAQAAZHJzL2Uyb0RvYy54bWxQSwUGAAAAAAYABgBZ&#10;AQAAu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color w:val="FFFFFF" w:themeColor="background1"/>
                          <w:highlight w:val="none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highlight w:val="none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  <w:t xml:space="preserve">大桥河还建小区 </w:t>
                      </w:r>
                    </w:p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341630</wp:posOffset>
                </wp:positionH>
                <wp:positionV relativeFrom="paragraph">
                  <wp:posOffset>6985</wp:posOffset>
                </wp:positionV>
                <wp:extent cx="666750" cy="1355090"/>
                <wp:effectExtent l="10160" t="10160" r="27940" b="25400"/>
                <wp:wrapNone/>
                <wp:docPr id="12" name="任意多边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256030" y="2539365"/>
                          <a:ext cx="666750" cy="1355090"/>
                        </a:xfrm>
                        <a:custGeom>
                          <a:avLst/>
                          <a:gdLst>
                            <a:gd name="connisteX0" fmla="*/ 0 w 666750"/>
                            <a:gd name="connsiteY0" fmla="*/ 1355090 h 1355090"/>
                            <a:gd name="connisteX1" fmla="*/ 360045 w 666750"/>
                            <a:gd name="connsiteY1" fmla="*/ 1355090 h 1355090"/>
                            <a:gd name="connisteX2" fmla="*/ 433705 w 666750"/>
                            <a:gd name="connsiteY2" fmla="*/ 466090 h 1355090"/>
                            <a:gd name="connisteX3" fmla="*/ 655955 w 666750"/>
                            <a:gd name="connsiteY3" fmla="*/ 381000 h 1355090"/>
                            <a:gd name="connisteX4" fmla="*/ 666750 w 666750"/>
                            <a:gd name="connsiteY4" fmla="*/ 264795 h 1355090"/>
                            <a:gd name="connisteX5" fmla="*/ 401955 w 666750"/>
                            <a:gd name="connsiteY5" fmla="*/ 275590 h 1355090"/>
                            <a:gd name="connisteX6" fmla="*/ 349250 w 666750"/>
                            <a:gd name="connsiteY6" fmla="*/ 0 h 1355090"/>
                            <a:gd name="connisteX7" fmla="*/ 74295 w 666750"/>
                            <a:gd name="connsiteY7" fmla="*/ 21590 h 1355090"/>
                            <a:gd name="connisteX8" fmla="*/ 0 w 666750"/>
                            <a:gd name="connsiteY8" fmla="*/ 1355090 h 135509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</a:cxnLst>
                          <a:rect l="l" t="t" r="r" b="b"/>
                          <a:pathLst>
                            <a:path w="666750" h="1355090">
                              <a:moveTo>
                                <a:pt x="0" y="1355090"/>
                              </a:moveTo>
                              <a:lnTo>
                                <a:pt x="360045" y="1355090"/>
                              </a:lnTo>
                              <a:lnTo>
                                <a:pt x="433705" y="466090"/>
                              </a:lnTo>
                              <a:lnTo>
                                <a:pt x="655955" y="381000"/>
                              </a:lnTo>
                              <a:lnTo>
                                <a:pt x="666750" y="264795"/>
                              </a:lnTo>
                              <a:lnTo>
                                <a:pt x="401955" y="275590"/>
                              </a:lnTo>
                              <a:lnTo>
                                <a:pt x="349250" y="0"/>
                              </a:lnTo>
                              <a:lnTo>
                                <a:pt x="74295" y="21590"/>
                              </a:lnTo>
                              <a:lnTo>
                                <a:pt x="0" y="1355090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170AC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6.9pt;margin-top:0.55pt;height:106.7pt;width:52.5pt;z-index:251670528;mso-width-relative:page;mso-height-relative:page;" filled="f" stroked="t" coordsize="666750,1355090" o:gfxdata="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" path="m0,1355090l360045,1355090,433705,466090,655955,381000,666750,264795,401955,275590,349250,0,74295,21590,0,1355090xe">
                <v:path o:connectlocs="0,1355090;360045,1355090;433705,466090;655955,381000;666750,264795;401955,275590;349250,0;74295,21590;0,1355090" o:connectangles="0,0,0,0,0,0,0,0,0"/>
                <v:fill on="f" focussize="0,0"/>
                <v:stroke weight="1.5pt" color="#170AC4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4488815</wp:posOffset>
                </wp:positionH>
                <wp:positionV relativeFrom="paragraph">
                  <wp:posOffset>180340</wp:posOffset>
                </wp:positionV>
                <wp:extent cx="873125" cy="1563370"/>
                <wp:effectExtent l="20320" t="19685" r="20955" b="36195"/>
                <wp:wrapNone/>
                <wp:docPr id="10" name="任意多边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442585" y="2704465"/>
                          <a:ext cx="873125" cy="1563370"/>
                        </a:xfrm>
                        <a:custGeom>
                          <a:avLst/>
                          <a:gdLst>
                            <a:gd name="connsiteX0" fmla="*/ 137 w 1375"/>
                            <a:gd name="connsiteY0" fmla="*/ 0 h 2462"/>
                            <a:gd name="connsiteX1" fmla="*/ 0 w 1375"/>
                            <a:gd name="connsiteY1" fmla="*/ 2387 h 2462"/>
                            <a:gd name="connsiteX2" fmla="*/ 1250 w 1375"/>
                            <a:gd name="connsiteY2" fmla="*/ 2462 h 2462"/>
                            <a:gd name="connsiteX3" fmla="*/ 1375 w 1375"/>
                            <a:gd name="connsiteY3" fmla="*/ 1137 h 2462"/>
                            <a:gd name="connsiteX4" fmla="*/ 1012 w 1375"/>
                            <a:gd name="connsiteY4" fmla="*/ 1125 h 2462"/>
                            <a:gd name="connsiteX5" fmla="*/ 1087 w 1375"/>
                            <a:gd name="connsiteY5" fmla="*/ 37 h 2462"/>
                            <a:gd name="connsiteX6" fmla="*/ 137 w 1375"/>
                            <a:gd name="connsiteY6" fmla="*/ 0 h 246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1375" h="2462">
                              <a:moveTo>
                                <a:pt x="137" y="0"/>
                              </a:moveTo>
                              <a:lnTo>
                                <a:pt x="0" y="2387"/>
                              </a:lnTo>
                              <a:lnTo>
                                <a:pt x="1250" y="2462"/>
                              </a:lnTo>
                              <a:lnTo>
                                <a:pt x="1375" y="1137"/>
                              </a:lnTo>
                              <a:lnTo>
                                <a:pt x="1012" y="1125"/>
                              </a:lnTo>
                              <a:lnTo>
                                <a:pt x="1087" y="37"/>
                              </a:lnTo>
                              <a:lnTo>
                                <a:pt x="13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>
                            <a:alpha val="22000"/>
                          </a:srgbClr>
                        </a:solidFill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53.45pt;margin-top:14.2pt;height:123.1pt;width:68.75pt;z-index:251668480;mso-width-relative:page;mso-height-relative:page;" fillcolor="#FF0000" filled="t" stroked="t" coordsize="1375,2462" o:gfxdata="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" path="m137,0l0,2387,1250,2462,1375,1137,1012,1125,1087,37,137,0xe">
                <v:path o:connectlocs="86995,0;0,1515745;793750,1563370;873125,721995;642620,714375;690245,23495;86995,0" o:connectangles="0,0,0,0,0,0,0"/>
                <v:fill on="t" opacity="14417f" focussize="0,0"/>
                <v:stroke weight="3pt" color="#FF0000 [3204]" miterlimit="8" joinstyle="miter"/>
                <v:imagedata o:title=""/>
                <o:lock v:ext="edit" aspectratio="f"/>
              </v:shape>
            </w:pict>
          </mc:Fallback>
        </mc:AlternateContent>
      </w:r>
    </w:p>
    <w:p/>
    <w:p/>
    <w:p/>
    <w:p/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2359680" behindDoc="0" locked="0" layoutInCell="1" allowOverlap="1">
                <wp:simplePos x="0" y="0"/>
                <wp:positionH relativeFrom="column">
                  <wp:posOffset>3691890</wp:posOffset>
                </wp:positionH>
                <wp:positionV relativeFrom="paragraph">
                  <wp:posOffset>33655</wp:posOffset>
                </wp:positionV>
                <wp:extent cx="789940" cy="567055"/>
                <wp:effectExtent l="0" t="0" r="0" b="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9940" cy="567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  <w:highlight w:val="none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  <w:highlight w:val="none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洛王驾校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0.7pt;margin-top:2.65pt;height:44.65pt;width:62.2pt;z-index:252359680;mso-width-relative:page;mso-height-relative:page;" filled="f" stroked="f" coordsize="21600,21600" o:gfxdata="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fwuv&#10;FdoAAAAIAQAADwAAAAAAAAABACAAAAAiAAAAZHJzL2Rvd25yZXYueG1sUEsBAhQAFAAAAAgAh07i&#10;QCqYsC8gAgAAGQQAAA4AAAAAAAAAAQAgAAAAKQEAAGRycy9lMm9Eb2MueG1sUEsFBgAAAAAGAAYA&#10;WQEAALs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rPr>
                          <w:rFonts w:hint="eastAsia"/>
                          <w:b/>
                          <w:bCs/>
                          <w:color w:val="FFFFFF" w:themeColor="background1"/>
                          <w:sz w:val="18"/>
                          <w:szCs w:val="18"/>
                          <w:highlight w:val="none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18"/>
                          <w:szCs w:val="18"/>
                          <w:highlight w:val="none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  <w:t>洛王驾校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>
                <wp:simplePos x="0" y="0"/>
                <wp:positionH relativeFrom="column">
                  <wp:posOffset>3758565</wp:posOffset>
                </wp:positionH>
                <wp:positionV relativeFrom="paragraph">
                  <wp:posOffset>176530</wp:posOffset>
                </wp:positionV>
                <wp:extent cx="789940" cy="567055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9940" cy="567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uto"/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  <w:highlight w:val="none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  <w:highlight w:val="none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岳阳市涉外职业学校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5.95pt;margin-top:13.9pt;height:44.65pt;width:62.2pt;z-index:252008448;mso-width-relative:page;mso-height-relative:page;" filled="f" stroked="f" coordsize="21600,21600" o:gfxdata="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GZxQ&#10;MtsAAAAKAQAADwAAAAAAAAABACAAAAAiAAAAZHJzL2Rvd25yZXYueG1sUEsBAhQAFAAAAAgAh07i&#10;QHDnc8cfAgAAGQQAAA4AAAAAAAAAAQAgAAAAKgEAAGRycy9lMm9Eb2MueG1sUEsFBgAAAAAGAAYA&#10;WQEAALs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rPr>
                          <w:rFonts w:hint="eastAsia"/>
                          <w:b/>
                          <w:bCs/>
                          <w:color w:val="FFFFFF" w:themeColor="background1"/>
                          <w:sz w:val="18"/>
                          <w:szCs w:val="18"/>
                          <w:highlight w:val="none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18"/>
                          <w:szCs w:val="18"/>
                          <w:highlight w:val="none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  <w:t>岳阳市涉外职业学校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7040880</wp:posOffset>
                </wp:positionH>
                <wp:positionV relativeFrom="paragraph">
                  <wp:posOffset>-42545</wp:posOffset>
                </wp:positionV>
                <wp:extent cx="848360" cy="2054860"/>
                <wp:effectExtent l="6985" t="6350" r="20955" b="15240"/>
                <wp:wrapNone/>
                <wp:docPr id="22" name="任意多边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955280" y="4859655"/>
                          <a:ext cx="848360" cy="2054860"/>
                        </a:xfrm>
                        <a:custGeom>
                          <a:avLst/>
                          <a:gdLst>
                            <a:gd name="connsiteX0" fmla="*/ 150 w 1336"/>
                            <a:gd name="connsiteY0" fmla="*/ 27 h 3236"/>
                            <a:gd name="connsiteX1" fmla="*/ 0 w 1336"/>
                            <a:gd name="connsiteY1" fmla="*/ 1909 h 3236"/>
                            <a:gd name="connsiteX2" fmla="*/ 505 w 1336"/>
                            <a:gd name="connsiteY2" fmla="*/ 1927 h 3236"/>
                            <a:gd name="connsiteX3" fmla="*/ 423 w 1336"/>
                            <a:gd name="connsiteY3" fmla="*/ 3195 h 3236"/>
                            <a:gd name="connsiteX4" fmla="*/ 1214 w 1336"/>
                            <a:gd name="connsiteY4" fmla="*/ 3236 h 3236"/>
                            <a:gd name="connsiteX5" fmla="*/ 1336 w 1336"/>
                            <a:gd name="connsiteY5" fmla="*/ 68 h 3236"/>
                            <a:gd name="connsiteX6" fmla="*/ 177 w 1336"/>
                            <a:gd name="connsiteY6" fmla="*/ 0 h 3236"/>
                            <a:gd name="connsiteX7" fmla="*/ 150 w 1336"/>
                            <a:gd name="connsiteY7" fmla="*/ 27 h 323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1336" h="3236">
                              <a:moveTo>
                                <a:pt x="150" y="27"/>
                              </a:moveTo>
                              <a:lnTo>
                                <a:pt x="0" y="1909"/>
                              </a:lnTo>
                              <a:lnTo>
                                <a:pt x="505" y="1927"/>
                              </a:lnTo>
                              <a:lnTo>
                                <a:pt x="423" y="3195"/>
                              </a:lnTo>
                              <a:lnTo>
                                <a:pt x="1214" y="3236"/>
                              </a:lnTo>
                              <a:lnTo>
                                <a:pt x="1336" y="68"/>
                              </a:lnTo>
                              <a:lnTo>
                                <a:pt x="177" y="0"/>
                              </a:lnTo>
                              <a:lnTo>
                                <a:pt x="150" y="27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170AC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554.4pt;margin-top:-3.35pt;height:161.8pt;width:66.8pt;z-index:251781120;mso-width-relative:page;mso-height-relative:page;" filled="f" stroked="t" coordsize="1336,3236" o:gfxdata="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" path="m150,27l0,1909,505,1927,423,3195,1214,3236,1336,68,177,0,150,27xe">
                <v:path o:connectlocs="95250,17145;0,1212215;320675,1223645;268605,2028825;770890,2054860;848360,43180;112395,0;95250,17145" o:connectangles="0,0,0,0,0,0,0,0"/>
                <v:fill on="f" focussize="0,0"/>
                <v:stroke weight="1pt" color="#170AC4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3061335</wp:posOffset>
                </wp:positionH>
                <wp:positionV relativeFrom="paragraph">
                  <wp:posOffset>177165</wp:posOffset>
                </wp:positionV>
                <wp:extent cx="593090" cy="571500"/>
                <wp:effectExtent l="9525" t="10160" r="26035" b="27940"/>
                <wp:wrapNone/>
                <wp:docPr id="13" name="任意多边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975735" y="4867910"/>
                          <a:ext cx="593090" cy="571500"/>
                        </a:xfrm>
                        <a:custGeom>
                          <a:avLst/>
                          <a:gdLst>
                            <a:gd name="connsiteX0" fmla="*/ 17 w 934"/>
                            <a:gd name="connsiteY0" fmla="*/ 0 h 900"/>
                            <a:gd name="connsiteX1" fmla="*/ 0 w 934"/>
                            <a:gd name="connsiteY1" fmla="*/ 884 h 900"/>
                            <a:gd name="connsiteX2" fmla="*/ 884 w 934"/>
                            <a:gd name="connsiteY2" fmla="*/ 900 h 900"/>
                            <a:gd name="connsiteX3" fmla="*/ 934 w 934"/>
                            <a:gd name="connsiteY3" fmla="*/ 34 h 900"/>
                            <a:gd name="connsiteX4" fmla="*/ 17 w 934"/>
                            <a:gd name="connsiteY4" fmla="*/ 0 h 9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934" h="900">
                              <a:moveTo>
                                <a:pt x="17" y="0"/>
                              </a:moveTo>
                              <a:lnTo>
                                <a:pt x="0" y="884"/>
                              </a:lnTo>
                              <a:lnTo>
                                <a:pt x="884" y="900"/>
                              </a:lnTo>
                              <a:lnTo>
                                <a:pt x="934" y="34"/>
                              </a:lnTo>
                              <a:lnTo>
                                <a:pt x="17" y="0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170AC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41.05pt;margin-top:13.95pt;height:45pt;width:46.7pt;z-index:251671552;mso-width-relative:page;mso-height-relative:page;" filled="f" stroked="t" coordsize="934,900" o:gfxdata="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" path="m17,0l0,884,884,900,934,34,17,0xe">
                <v:path o:connectlocs="10795,0;0,561340;561340,571500;593090,21590;10795,0" o:connectangles="0,0,0,0,0"/>
                <v:fill on="f" focussize="0,0"/>
                <v:stroke weight="1.5pt" color="#170AC4 [3204]" miterlimit="8" joinstyle="miter"/>
                <v:imagedata o:title=""/>
                <o:lock v:ext="edit" aspectratio="f"/>
              </v:shape>
            </w:pict>
          </mc:Fallback>
        </mc:AlternateContent>
      </w:r>
    </w:p>
    <w:p/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205105</wp:posOffset>
                </wp:positionH>
                <wp:positionV relativeFrom="paragraph">
                  <wp:posOffset>195580</wp:posOffset>
                </wp:positionV>
                <wp:extent cx="1480820" cy="917575"/>
                <wp:effectExtent l="10160" t="10160" r="13970" b="24765"/>
                <wp:wrapNone/>
                <wp:docPr id="11" name="任意多边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119505" y="5501640"/>
                          <a:ext cx="1480820" cy="917575"/>
                        </a:xfrm>
                        <a:custGeom>
                          <a:avLst/>
                          <a:gdLst>
                            <a:gd name="connsiteX0" fmla="*/ 55 w 2332"/>
                            <a:gd name="connsiteY0" fmla="*/ 0 h 1445"/>
                            <a:gd name="connsiteX1" fmla="*/ 0 w 2332"/>
                            <a:gd name="connsiteY1" fmla="*/ 1309 h 1445"/>
                            <a:gd name="connsiteX2" fmla="*/ 2236 w 2332"/>
                            <a:gd name="connsiteY2" fmla="*/ 1445 h 1445"/>
                            <a:gd name="connsiteX3" fmla="*/ 2332 w 2332"/>
                            <a:gd name="connsiteY3" fmla="*/ 123 h 1445"/>
                            <a:gd name="connsiteX4" fmla="*/ 55 w 2332"/>
                            <a:gd name="connsiteY4" fmla="*/ 0 h 144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2332" h="1445">
                              <a:moveTo>
                                <a:pt x="55" y="0"/>
                              </a:moveTo>
                              <a:lnTo>
                                <a:pt x="0" y="1309"/>
                              </a:lnTo>
                              <a:lnTo>
                                <a:pt x="2236" y="1445"/>
                              </a:lnTo>
                              <a:lnTo>
                                <a:pt x="2332" y="123"/>
                              </a:lnTo>
                              <a:lnTo>
                                <a:pt x="55" y="0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170AC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6.15pt;margin-top:15.4pt;height:72.25pt;width:116.6pt;z-index:251669504;mso-width-relative:page;mso-height-relative:page;" filled="f" stroked="t" coordsize="2332,1445" o:gfxdata="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" path="m55,0l0,1309,2236,1445,2332,123,55,0xe">
                <v:path o:connectlocs="34925,0;0,831215;1419860,917575;1480820,78105;34925,0" o:connectangles="0,0,0,0,0"/>
                <v:fill on="f" focussize="0,0"/>
                <v:stroke weight="1.5pt" color="#170AC4 [3204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1833880</wp:posOffset>
                </wp:positionH>
                <wp:positionV relativeFrom="paragraph">
                  <wp:posOffset>200025</wp:posOffset>
                </wp:positionV>
                <wp:extent cx="1532255" cy="825500"/>
                <wp:effectExtent l="10160" t="10160" r="19685" b="21590"/>
                <wp:wrapNone/>
                <wp:docPr id="14" name="任意多边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748280" y="5693410"/>
                          <a:ext cx="1532255" cy="825500"/>
                        </a:xfrm>
                        <a:custGeom>
                          <a:avLst/>
                          <a:gdLst>
                            <a:gd name="connsiteX0" fmla="*/ 50 w 2413"/>
                            <a:gd name="connsiteY0" fmla="*/ 533 h 1300"/>
                            <a:gd name="connsiteX1" fmla="*/ 0 w 2413"/>
                            <a:gd name="connsiteY1" fmla="*/ 1183 h 1300"/>
                            <a:gd name="connsiteX2" fmla="*/ 2317 w 2413"/>
                            <a:gd name="connsiteY2" fmla="*/ 1300 h 1300"/>
                            <a:gd name="connsiteX3" fmla="*/ 2413 w 2413"/>
                            <a:gd name="connsiteY3" fmla="*/ 59 h 1300"/>
                            <a:gd name="connsiteX4" fmla="*/ 1117 w 2413"/>
                            <a:gd name="connsiteY4" fmla="*/ 0 h 1300"/>
                            <a:gd name="connsiteX5" fmla="*/ 1083 w 2413"/>
                            <a:gd name="connsiteY5" fmla="*/ 583 h 1300"/>
                            <a:gd name="connsiteX6" fmla="*/ 57 w 2413"/>
                            <a:gd name="connsiteY6" fmla="*/ 545 h 13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2413" h="1300">
                              <a:moveTo>
                                <a:pt x="50" y="533"/>
                              </a:moveTo>
                              <a:lnTo>
                                <a:pt x="0" y="1183"/>
                              </a:lnTo>
                              <a:lnTo>
                                <a:pt x="2317" y="1300"/>
                              </a:lnTo>
                              <a:lnTo>
                                <a:pt x="2413" y="59"/>
                              </a:lnTo>
                              <a:lnTo>
                                <a:pt x="1117" y="0"/>
                              </a:lnTo>
                              <a:lnTo>
                                <a:pt x="1083" y="583"/>
                              </a:lnTo>
                              <a:lnTo>
                                <a:pt x="57" y="545"/>
                              </a:ln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170AC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44.4pt;margin-top:15.75pt;height:65pt;width:120.65pt;z-index:251672576;mso-width-relative:page;mso-height-relative:page;" filled="f" stroked="t" coordsize="2413,1300" o:gfxdata="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" path="m50,533l0,1183,2317,1300,2413,59,1117,0,1083,583,57,545e">
                <v:path o:connectlocs="31750,338455;0,751205;1471295,825500;1532255,37465;709295,0;687705,370205;36195,346075" o:connectangles="0,0,0,0,0,0,0"/>
                <v:fill on="f" focussize="0,0"/>
                <v:stroke weight="1.5pt" color="#170AC4 [3204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609600</wp:posOffset>
                </wp:positionH>
                <wp:positionV relativeFrom="paragraph">
                  <wp:posOffset>79375</wp:posOffset>
                </wp:positionV>
                <wp:extent cx="805180" cy="382270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5180" cy="3822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highlight w:val="none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highlight w:val="none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富兴华城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8pt;margin-top:6.25pt;height:30.1pt;width:63.4pt;z-index:251761664;mso-width-relative:page;mso-height-relative:page;" filled="f" stroked="f" coordsize="21600,21600" o:gfxdata="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C58XZTY&#10;AAAACAEAAA8AAAAAAAAAAQAgAAAAIgAAAGRycy9kb3ducmV2LnhtbFBLAQIUABQAAAAIAIdO4kDM&#10;OjY0IAIAABkEAAAOAAAAAAAAAAEAIAAAACcBAABkcnMvZTJvRG9jLnhtbFBLBQYAAAAABgAGAFkB&#10;AAC5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color w:val="FFFFFF" w:themeColor="background1"/>
                          <w:highlight w:val="none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24"/>
                          <w:szCs w:val="24"/>
                          <w:highlight w:val="none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bg1"/>
                            </w14:solidFill>
                          </w14:textFill>
                          <w14:props3d w14:extrusionH="0" w14:contourW="0" w14:prstMaterial="clear"/>
                        </w:rPr>
                        <w:t>富兴华城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>
      <w:pPr>
        <w:keepNext w:val="0"/>
        <w:keepLines w:val="0"/>
        <w:widowControl/>
        <w:suppressLineNumbers w:val="0"/>
        <w:jc w:val="center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sectPr>
          <w:pgSz w:w="16838" w:h="11906" w:orient="landscape"/>
          <w:pgMar w:top="1180" w:right="1440" w:bottom="846" w:left="1440" w:header="851" w:footer="992" w:gutter="0"/>
          <w:cols w:space="425" w:num="1"/>
          <w:docGrid w:type="lines" w:linePitch="312" w:charSpace="0"/>
        </w:sect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附图2  项目周边关系及保护目标图</w:t>
      </w: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drawing>
          <wp:anchor distT="0" distB="0" distL="114300" distR="114300" simplePos="0" relativeHeight="421159936" behindDoc="0" locked="0" layoutInCell="1" allowOverlap="1">
            <wp:simplePos x="0" y="0"/>
            <wp:positionH relativeFrom="column">
              <wp:posOffset>-92075</wp:posOffset>
            </wp:positionH>
            <wp:positionV relativeFrom="paragraph">
              <wp:posOffset>-241935</wp:posOffset>
            </wp:positionV>
            <wp:extent cx="6258560" cy="8734425"/>
            <wp:effectExtent l="0" t="0" r="8890" b="9525"/>
            <wp:wrapNone/>
            <wp:docPr id="34" name="图片 34" descr="海凌总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海凌总平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58560" cy="8734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</w:pP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</w:pP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</w:pP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</w:pP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</w:pP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</w:pP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</w:pP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</w:pP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336198656" behindDoc="0" locked="0" layoutInCell="1" allowOverlap="1">
                <wp:simplePos x="0" y="0"/>
                <wp:positionH relativeFrom="column">
                  <wp:posOffset>3610610</wp:posOffset>
                </wp:positionH>
                <wp:positionV relativeFrom="paragraph">
                  <wp:posOffset>5080</wp:posOffset>
                </wp:positionV>
                <wp:extent cx="815975" cy="292100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5975" cy="292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atLeast"/>
                              <w:textAlignment w:val="auto"/>
                              <w:outlineLvl w:val="9"/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地埋式垃圾站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4.3pt;margin-top:0.4pt;height:23pt;width:64.25pt;z-index:336198656;mso-width-relative:page;mso-height-relative:page;" filled="f" stroked="f" coordsize="21600,21600" o:gfxdata="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F+SvF/WAAAABwEAAA8AAAAA&#10;AAAAAQAgAAAAIgAAAGRycy9kb3ducmV2LnhtbFBLAQIUABQAAAAIAIdO4kB6mXgGFgIAAAkEAAAO&#10;AAAAAAAAAAEAIAAAACUBAABkcnMvZTJvRG9jLnhtbFBLBQYAAAAABgAGAFkBAACtBQAAAAA=&#10;">
                <v:fill on="f" focussize="0,0"/>
                <v:stroke on="f" weight="0.5pt"/>
                <v:imagedata o:title=""/>
                <o:lock v:ext="edit" aspectratio="f"/>
                <v:textbox inset="0mm,0mm,0mm,0mm"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atLeast"/>
                        <w:textAlignment w:val="auto"/>
                        <w:outlineLvl w:val="9"/>
                        <w:rPr>
                          <w:rFonts w:hint="eastAsia"/>
                          <w:b/>
                          <w:bCs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18"/>
                          <w:szCs w:val="18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地埋式垃圾站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</w:pPr>
      <w:bookmarkStart w:id="0" w:name="_GoBack"/>
      <w:bookmarkEnd w:id="0"/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</w:pP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</w:pP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</w:pP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</w:pP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</w:pP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</w:pP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</w:pP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</w:pP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</w:pP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</w:pP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</w:pP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</w:pP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</w:pP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</w:pP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outlineLvl w:val="9"/>
        <w:rPr>
          <w:rFonts w:hint="eastAsia"/>
          <w:sz w:val="24"/>
          <w:szCs w:val="24"/>
          <w:lang w:eastAsia="zh-CN"/>
        </w:rPr>
      </w:pPr>
    </w:p>
    <w:p>
      <w:pPr>
        <w:jc w:val="center"/>
        <w:rPr>
          <w:rFonts w:hint="eastAsia"/>
          <w:b/>
          <w:bCs/>
          <w:sz w:val="24"/>
          <w:szCs w:val="24"/>
          <w:lang w:eastAsia="zh-CN"/>
        </w:rPr>
      </w:pPr>
    </w:p>
    <w:p>
      <w:pPr>
        <w:jc w:val="center"/>
        <w:rPr>
          <w:rFonts w:hint="eastAsia"/>
          <w:b/>
          <w:bCs/>
          <w:sz w:val="24"/>
          <w:szCs w:val="24"/>
          <w:lang w:eastAsia="zh-CN"/>
        </w:rPr>
      </w:pPr>
    </w:p>
    <w:p>
      <w:pPr>
        <w:jc w:val="center"/>
        <w:rPr>
          <w:rFonts w:hint="eastAsia"/>
          <w:b/>
          <w:bCs/>
          <w:sz w:val="24"/>
          <w:szCs w:val="24"/>
          <w:lang w:eastAsia="zh-CN"/>
        </w:rPr>
      </w:pPr>
    </w:p>
    <w:p>
      <w:pPr>
        <w:jc w:val="center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eastAsia="zh-CN"/>
        </w:rPr>
        <w:t>附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图3  项目总平面布置图</w:t>
      </w: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  <w:sectPr>
          <w:pgSz w:w="11906" w:h="16838"/>
          <w:pgMar w:top="1440" w:right="846" w:bottom="1440" w:left="1180" w:header="851" w:footer="992" w:gutter="0"/>
          <w:cols w:space="0" w:num="1"/>
          <w:rtlGutter w:val="0"/>
          <w:docGrid w:type="lines" w:linePitch="312" w:charSpace="0"/>
        </w:sect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hint="eastAsia"/>
          <w:sz w:val="24"/>
          <w:szCs w:val="24"/>
          <w:lang w:val="en-US" w:eastAsia="zh-CN"/>
        </w:rPr>
        <w:drawing>
          <wp:anchor distT="0" distB="0" distL="114300" distR="114300" simplePos="0" relativeHeight="336407552" behindDoc="0" locked="0" layoutInCell="1" allowOverlap="1">
            <wp:simplePos x="0" y="0"/>
            <wp:positionH relativeFrom="column">
              <wp:posOffset>31750</wp:posOffset>
            </wp:positionH>
            <wp:positionV relativeFrom="paragraph">
              <wp:posOffset>49530</wp:posOffset>
            </wp:positionV>
            <wp:extent cx="868045" cy="1156335"/>
            <wp:effectExtent l="0" t="0" r="8255" b="5715"/>
            <wp:wrapNone/>
            <wp:docPr id="53" name="图片 53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图片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68045" cy="1156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36260096" behindDoc="0" locked="0" layoutInCell="1" allowOverlap="1">
                <wp:simplePos x="0" y="0"/>
                <wp:positionH relativeFrom="column">
                  <wp:posOffset>4037330</wp:posOffset>
                </wp:positionH>
                <wp:positionV relativeFrom="paragraph">
                  <wp:posOffset>3464560</wp:posOffset>
                </wp:positionV>
                <wp:extent cx="94615" cy="88265"/>
                <wp:effectExtent l="0" t="0" r="635" b="6985"/>
                <wp:wrapNone/>
                <wp:docPr id="38" name="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615" cy="88265"/>
                        </a:xfrm>
                        <a:prstGeom prst="ellipse">
                          <a:avLst/>
                        </a:prstGeom>
                        <a:gradFill>
                          <a:gsLst>
                            <a:gs pos="0">
                              <a:srgbClr val="14CD68"/>
                            </a:gs>
                            <a:gs pos="100000">
                              <a:srgbClr val="0B6E38"/>
                            </a:gs>
                          </a:gsLst>
                          <a:lin ang="5400000" scaled="0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 184" o:spid="_x0000_s1026" o:spt="3" type="#_x0000_t3" style="position:absolute;left:0pt;margin-left:317.9pt;margin-top:272.8pt;height:6.95pt;width:7.45pt;z-index:336260096;v-text-anchor:middle;mso-width-relative:page;mso-height-relative:page;" fillcolor="#14CD68" filled="t" stroked="f" coordsize="21600,21600" o:gfxdata="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8iTYe3AAAAAsBAAAPAAAAAAAAAAEAIAAAACIA&#10;AABkcnMvZG93bnJldi54bWxQSwECFAAUAAAACACHTuJAuk72oT4CAACVBAAADgAAAAAAAAABACAA&#10;AAArAQAAZHJzL2Uyb0RvYy54bWxQSwUGAAAAAAYABgBZAQAA2wUAAAAA&#10;">
                <v:fill type="gradient" on="t" color2="#0B6E38" focus="100%" focussize="0,0" rotate="t">
                  <o:fill type="gradientUnscaled" v:ext="backwardCompatible"/>
                </v:fill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36211968" behindDoc="0" locked="0" layoutInCell="1" allowOverlap="1">
                <wp:simplePos x="0" y="0"/>
                <wp:positionH relativeFrom="column">
                  <wp:posOffset>5245100</wp:posOffset>
                </wp:positionH>
                <wp:positionV relativeFrom="paragraph">
                  <wp:posOffset>2581910</wp:posOffset>
                </wp:positionV>
                <wp:extent cx="94615" cy="88265"/>
                <wp:effectExtent l="0" t="0" r="635" b="6985"/>
                <wp:wrapNone/>
                <wp:docPr id="184" name="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178550" y="3559810"/>
                          <a:ext cx="94615" cy="88265"/>
                        </a:xfrm>
                        <a:prstGeom prst="ellipse">
                          <a:avLst/>
                        </a:prstGeom>
                        <a:gradFill>
                          <a:gsLst>
                            <a:gs pos="0">
                              <a:srgbClr val="14CD68"/>
                            </a:gs>
                            <a:gs pos="100000">
                              <a:srgbClr val="0B6E38"/>
                            </a:gs>
                          </a:gsLst>
                          <a:lin ang="5400000" scaled="0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 184" o:spid="_x0000_s1026" o:spt="3" type="#_x0000_t3" style="position:absolute;left:0pt;margin-left:413pt;margin-top:203.3pt;height:6.95pt;width:7.45pt;z-index:336211968;v-text-anchor:middle;mso-width-relative:page;mso-height-relative:page;" fillcolor="#14CD68" filled="t" stroked="f" coordsize="21600,21600" o:gfxdata="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Iqv4QTbAAAACwEAAA8AAAAAAAAA&#10;AQAgAAAAIgAAAGRycy9kb3ducmV2LnhtbFBLAQIUABQAAAAIAIdO4kAyxWkZRwIAAKIEAAAOAAAA&#10;AAAAAAEAIAAAACoBAABkcnMvZTJvRG9jLnhtbFBLBQYAAAAABgAGAFkBAADjBQAAAAA=&#10;">
                <v:fill type="gradient" on="t" color2="#0B6E38" focus="100%" focussize="0,0" rotate="t">
                  <o:fill type="gradientUnscaled" v:ext="backwardCompatible"/>
                </v:fill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36402432" behindDoc="0" locked="0" layoutInCell="1" allowOverlap="1">
                <wp:simplePos x="0" y="0"/>
                <wp:positionH relativeFrom="column">
                  <wp:posOffset>4864100</wp:posOffset>
                </wp:positionH>
                <wp:positionV relativeFrom="paragraph">
                  <wp:posOffset>1419860</wp:posOffset>
                </wp:positionV>
                <wp:extent cx="205105" cy="204470"/>
                <wp:effectExtent l="4445" t="4445" r="19050" b="19685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105" cy="204470"/>
                        </a:xfrm>
                        <a:prstGeom prst="rect">
                          <a:avLst/>
                        </a:prstGeom>
                        <a:solidFill>
                          <a:schemeClr val="accent4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N4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3pt;margin-top:111.8pt;height:16.1pt;width:16.15pt;z-index:336402432;mso-width-relative:page;mso-height-relative:page;" fillcolor="#FFC000 [3207]" filled="t" stroked="t" coordsize="21600,21600" o:gfxdata="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mCE/Q2AAAAAsBAAAPAAAAAAAAAAEAIAAAACIAAABkcnMvZG93&#10;bnJldi54bWxQSwECFAAUAAAACACHTuJA4dYy+TkCAABaBAAADgAAAAAAAAABACAAAAAnAQAAZHJz&#10;L2Uyb0RvYy54bWxQSwUGAAAAAAYABgBZAQAA0gUAAAAA&#10;">
                <v:fill on="t" focussize="0,0"/>
                <v:stroke weight="0.5pt" color="#000000 [3204]" joinstyle="round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N4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36307200" behindDoc="0" locked="0" layoutInCell="1" allowOverlap="1">
                <wp:simplePos x="0" y="0"/>
                <wp:positionH relativeFrom="column">
                  <wp:posOffset>4749800</wp:posOffset>
                </wp:positionH>
                <wp:positionV relativeFrom="paragraph">
                  <wp:posOffset>1565910</wp:posOffset>
                </wp:positionV>
                <wp:extent cx="94615" cy="88265"/>
                <wp:effectExtent l="0" t="0" r="635" b="6985"/>
                <wp:wrapNone/>
                <wp:docPr id="40" name="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615" cy="88265"/>
                        </a:xfrm>
                        <a:prstGeom prst="ellipse">
                          <a:avLst/>
                        </a:prstGeom>
                        <a:gradFill>
                          <a:gsLst>
                            <a:gs pos="0">
                              <a:srgbClr val="14CD68"/>
                            </a:gs>
                            <a:gs pos="100000">
                              <a:srgbClr val="0B6E38"/>
                            </a:gs>
                          </a:gsLst>
                          <a:lin ang="5400000" scaled="0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 184" o:spid="_x0000_s1026" o:spt="3" type="#_x0000_t3" style="position:absolute;left:0pt;margin-left:374pt;margin-top:123.3pt;height:6.95pt;width:7.45pt;z-index:336307200;v-text-anchor:middle;mso-width-relative:page;mso-height-relative:page;" fillcolor="#14CD68" filled="t" stroked="f" coordsize="21600,21600" o:gfxdata="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7vOdW3AAAAAsBAAAPAAAAAAAAAAEAIAAAACIAAABk&#10;cnMvZG93bnJldi54bWxQSwECFAAUAAAACACHTuJAMBM8RDsCAACVBAAADgAAAAAAAAABACAAAAAr&#10;AQAAZHJzL2Uyb0RvYy54bWxQSwUGAAAAAAYABgBZAQAA2AUAAAAA&#10;">
                <v:fill type="gradient" on="t" color2="#0B6E38" focus="100%" focussize="0,0" rotate="t">
                  <o:fill type="gradientUnscaled" v:ext="backwardCompatible"/>
                </v:fill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36295936" behindDoc="0" locked="0" layoutInCell="1" allowOverlap="1">
                <wp:simplePos x="0" y="0"/>
                <wp:positionH relativeFrom="column">
                  <wp:posOffset>3924300</wp:posOffset>
                </wp:positionH>
                <wp:positionV relativeFrom="paragraph">
                  <wp:posOffset>3242310</wp:posOffset>
                </wp:positionV>
                <wp:extent cx="205105" cy="204470"/>
                <wp:effectExtent l="4445" t="4445" r="19050" b="19685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105" cy="204470"/>
                        </a:xfrm>
                        <a:prstGeom prst="rect">
                          <a:avLst/>
                        </a:prstGeom>
                        <a:solidFill>
                          <a:schemeClr val="accent4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N3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9pt;margin-top:255.3pt;height:16.1pt;width:16.15pt;z-index:336295936;mso-width-relative:page;mso-height-relative:page;" fillcolor="#FFC000 [3207]" filled="t" stroked="t" coordsize="21600,21600" o:gfxdata="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ACAiKjXAAAACwEAAA8AAAAAAAAAAQAgAAAAIgAAAGRycy9kb3du&#10;cmV2LnhtbFBLAQIUABQAAAAIAIdO4kBLUNoNOQIAAFoEAAAOAAAAAAAAAAEAIAAAACYBAABkcnMv&#10;ZTJvRG9jLnhtbFBLBQYAAAAABgAGAFkBAADRBQAAAAA=&#10;">
                <v:fill on="t" focussize="0,0"/>
                <v:stroke weight="0.5pt" color="#000000 [3204]" joinstyle="round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N3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36224256" behindDoc="0" locked="0" layoutInCell="1" allowOverlap="1">
                <wp:simplePos x="0" y="0"/>
                <wp:positionH relativeFrom="column">
                  <wp:posOffset>4660900</wp:posOffset>
                </wp:positionH>
                <wp:positionV relativeFrom="paragraph">
                  <wp:posOffset>4639310</wp:posOffset>
                </wp:positionV>
                <wp:extent cx="94615" cy="88265"/>
                <wp:effectExtent l="0" t="0" r="635" b="6985"/>
                <wp:wrapNone/>
                <wp:docPr id="42" name="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615" cy="88265"/>
                        </a:xfrm>
                        <a:prstGeom prst="ellipse">
                          <a:avLst/>
                        </a:prstGeom>
                        <a:gradFill>
                          <a:gsLst>
                            <a:gs pos="0">
                              <a:srgbClr val="14CD68"/>
                            </a:gs>
                            <a:gs pos="100000">
                              <a:srgbClr val="0B6E38"/>
                            </a:gs>
                          </a:gsLst>
                          <a:lin ang="5400000" scaled="0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anchor="ctr">
                        <a:scene3d>
                          <a:camera prst="orthographicFront"/>
                          <a:lightRig rig="threePt" dir="t"/>
                        </a:scene3d>
                        <a:sp3d>
                          <a:contourClr>
                            <a:srgbClr val="FFFFFF"/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 184" o:spid="_x0000_s1026" o:spt="3" type="#_x0000_t3" style="position:absolute;left:0pt;margin-left:367pt;margin-top:365.3pt;height:6.95pt;width:7.45pt;z-index:336224256;v-text-anchor:middle;mso-width-relative:page;mso-height-relative:page;" fillcolor="#14CD68" filled="t" stroked="f" coordsize="21600,21600" o:gfxdata="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Bg8kQtwAAAALAQAADwAAAAAAAAABACAAAAAiAAAA&#10;ZHJzL2Rvd25yZXYueG1sUEsBAhQAFAAAAAgAh07iQNXBI5s8AgAAlQQAAA4AAAAAAAAAAQAgAAAA&#10;KwEAAGRycy9lMm9Eb2MueG1sUEsFBgAAAAAGAAYAWQEAANkFAAAAAA==&#10;">
                <v:fill type="gradient" on="t" color2="#0B6E38" focus="100%" focussize="0,0" rotate="t">
                  <o:fill type="gradientUnscaled" v:ext="backwardCompatible"/>
                </v:fill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36236544" behindDoc="0" locked="0" layoutInCell="1" allowOverlap="1">
                <wp:simplePos x="0" y="0"/>
                <wp:positionH relativeFrom="column">
                  <wp:posOffset>4781550</wp:posOffset>
                </wp:positionH>
                <wp:positionV relativeFrom="paragraph">
                  <wp:posOffset>4652010</wp:posOffset>
                </wp:positionV>
                <wp:extent cx="205105" cy="204470"/>
                <wp:effectExtent l="4445" t="4445" r="19050" b="19685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105" cy="204470"/>
                        </a:xfrm>
                        <a:prstGeom prst="rect">
                          <a:avLst/>
                        </a:prstGeom>
                        <a:solidFill>
                          <a:schemeClr val="accent4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N2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6.5pt;margin-top:366.3pt;height:16.1pt;width:16.15pt;z-index:336236544;mso-width-relative:page;mso-height-relative:page;" fillcolor="#FFC000 [3207]" filled="t" stroked="t" coordsize="21600,21600" o:gfxdata="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b6ZDO2AAAAAsBAAAPAAAAAAAAAAEAIAAAACIAAABkcnMvZG93&#10;bnJldi54bWxQSwECFAAUAAAACACHTuJAkVskWzkCAABaBAAADgAAAAAAAAABACAAAAAnAQAAZHJz&#10;L2Uyb0RvYy54bWxQSwUGAAAAAAYABgBZAQAA0gUAAAAA&#10;">
                <v:fill on="t" focussize="0,0"/>
                <v:stroke weight="0.5pt" color="#000000 [3204]" joinstyle="round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N2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36212992" behindDoc="0" locked="0" layoutInCell="1" allowOverlap="1">
                <wp:simplePos x="0" y="0"/>
                <wp:positionH relativeFrom="column">
                  <wp:posOffset>5340350</wp:posOffset>
                </wp:positionH>
                <wp:positionV relativeFrom="paragraph">
                  <wp:posOffset>2607310</wp:posOffset>
                </wp:positionV>
                <wp:extent cx="205105" cy="204470"/>
                <wp:effectExtent l="4445" t="4445" r="19050" b="19685"/>
                <wp:wrapNone/>
                <wp:docPr id="44" name="文本框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311900" y="3515360"/>
                          <a:ext cx="205105" cy="204470"/>
                        </a:xfrm>
                        <a:prstGeom prst="rect">
                          <a:avLst/>
                        </a:prstGeom>
                        <a:solidFill>
                          <a:schemeClr val="accent4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N1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0.5pt;margin-top:205.3pt;height:16.1pt;width:16.15pt;z-index:336212992;mso-width-relative:page;mso-height-relative:page;" fillcolor="#FFC000 [3207]" filled="t" stroked="t" coordsize="21600,21600" o:gfxdata="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Ab7L32AAAAAsBAAAPAAAAAAAAAAEAIAAAACIA&#10;AABkcnMvZG93bnJldi54bWxQSwECFAAUAAAACACHTuJAanM18EICAABmBAAADgAAAAAAAAABACAA&#10;AAAnAQAAZHJzL2Uyb0RvYy54bWxQSwUGAAAAAAYABgBZAQAA2wUAAAAA&#10;">
                <v:fill on="t" focussize="0,0"/>
                <v:stroke weight="0.5pt" color="#000000 [3204]" joinstyle="round"/>
                <v:imagedata o:title=""/>
                <o:lock v:ext="edit" aspectratio="f"/>
                <v:textbox inset="0mm,0mm,0mm,0mm">
                  <w:txbxContent>
                    <w:p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N1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336210944" behindDoc="0" locked="0" layoutInCell="1" allowOverlap="1">
                <wp:simplePos x="0" y="0"/>
                <wp:positionH relativeFrom="column">
                  <wp:posOffset>4084955</wp:posOffset>
                </wp:positionH>
                <wp:positionV relativeFrom="paragraph">
                  <wp:posOffset>1672590</wp:posOffset>
                </wp:positionV>
                <wp:extent cx="1503045" cy="3000375"/>
                <wp:effectExtent l="20320" t="20320" r="19685" b="27305"/>
                <wp:wrapNone/>
                <wp:docPr id="45" name="任意多边形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012055" y="2561590"/>
                          <a:ext cx="1503045" cy="3000375"/>
                        </a:xfrm>
                        <a:custGeom>
                          <a:avLst/>
                          <a:gdLst>
                            <a:gd name="connisteX0" fmla="*/ 156210 w 1503045"/>
                            <a:gd name="connsiteY0" fmla="*/ 0 h 3000375"/>
                            <a:gd name="connisteX1" fmla="*/ 0 w 1503045"/>
                            <a:gd name="connsiteY1" fmla="*/ 2912110 h 3000375"/>
                            <a:gd name="connisteX2" fmla="*/ 1421765 w 1503045"/>
                            <a:gd name="connsiteY2" fmla="*/ 3000375 h 3000375"/>
                            <a:gd name="connisteX3" fmla="*/ 1503045 w 1503045"/>
                            <a:gd name="connsiteY3" fmla="*/ 1258570 h 3000375"/>
                            <a:gd name="connisteX4" fmla="*/ 1143000 w 1503045"/>
                            <a:gd name="connsiteY4" fmla="*/ 1231265 h 3000375"/>
                            <a:gd name="connisteX5" fmla="*/ 1190625 w 1503045"/>
                            <a:gd name="connsiteY5" fmla="*/ 54610 h 3000375"/>
                            <a:gd name="connisteX6" fmla="*/ 156210 w 1503045"/>
                            <a:gd name="connsiteY6" fmla="*/ 0 h 300037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</a:cxnLst>
                          <a:rect l="l" t="t" r="r" b="b"/>
                          <a:pathLst>
                            <a:path w="1503045" h="3000375">
                              <a:moveTo>
                                <a:pt x="156210" y="0"/>
                              </a:moveTo>
                              <a:lnTo>
                                <a:pt x="0" y="2912110"/>
                              </a:lnTo>
                              <a:lnTo>
                                <a:pt x="1421765" y="3000375"/>
                              </a:lnTo>
                              <a:lnTo>
                                <a:pt x="1503045" y="1258570"/>
                              </a:lnTo>
                              <a:lnTo>
                                <a:pt x="1143000" y="1231265"/>
                              </a:lnTo>
                              <a:lnTo>
                                <a:pt x="1190625" y="54610"/>
                              </a:lnTo>
                              <a:lnTo>
                                <a:pt x="156210" y="0"/>
                              </a:lnTo>
                              <a:close/>
                            </a:path>
                          </a:pathLst>
                        </a:cu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21.65pt;margin-top:131.7pt;height:236.25pt;width:118.35pt;z-index:336210944;mso-width-relative:page;mso-height-relative:page;" filled="f" stroked="t" coordsize="1503045,3000375" o:gfxdata="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" path="m156210,0l0,2912110,1421765,3000375,1503045,1258570,1143000,1231265,1190625,54610,156210,0xe">
                <v:path o:connectlocs="156210,0;0,2912110;1421765,3000375;1503045,1258570;1143000,1231265;1190625,54610;156210,0" o:connectangles="0,0,0,0,0,0,0"/>
                <v:fill on="f" focussize="0,0"/>
                <v:stroke weight="3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8943975" cy="5568315"/>
            <wp:effectExtent l="9525" t="9525" r="19050" b="22860"/>
            <wp:docPr id="46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5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943975" cy="55683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附图4  项目噪声监测布点图</w:t>
      </w: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/>
          <w:sz w:val="24"/>
          <w:szCs w:val="24"/>
          <w:lang w:eastAsia="zh-CN"/>
        </w:rPr>
        <w:sectPr>
          <w:pgSz w:w="16838" w:h="11906" w:orient="landscape"/>
          <w:pgMar w:top="1179" w:right="1440" w:bottom="845" w:left="1440" w:header="851" w:footer="992" w:gutter="0"/>
          <w:cols w:space="0" w:num="1"/>
          <w:rtlGutter w:val="0"/>
          <w:docGrid w:type="lines" w:linePitch="318" w:charSpace="0"/>
        </w:sectPr>
      </w:pPr>
    </w:p>
    <w:p>
      <w:pPr>
        <w:keepNext w:val="0"/>
        <w:keepLines w:val="0"/>
        <w:widowControl/>
        <w:suppressLineNumbers w:val="0"/>
        <w:spacing w:line="360" w:lineRule="auto"/>
        <w:jc w:val="center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336406528" behindDoc="0" locked="0" layoutInCell="1" allowOverlap="1">
                <wp:simplePos x="0" y="0"/>
                <wp:positionH relativeFrom="column">
                  <wp:posOffset>2498090</wp:posOffset>
                </wp:positionH>
                <wp:positionV relativeFrom="paragraph">
                  <wp:posOffset>1584325</wp:posOffset>
                </wp:positionV>
                <wp:extent cx="930910" cy="370840"/>
                <wp:effectExtent l="651510" t="6350" r="17780" b="346710"/>
                <wp:wrapNone/>
                <wp:docPr id="50" name="矩形标注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0910" cy="370840"/>
                        </a:xfrm>
                        <a:prstGeom prst="wedgeRectCallout">
                          <a:avLst>
                            <a:gd name="adj1" fmla="val -114733"/>
                            <a:gd name="adj2" fmla="val 135273"/>
                          </a:avLst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lang w:eastAsia="zh-CN"/>
                              </w:rPr>
                              <w:t>项目地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96.7pt;margin-top:124.75pt;height:29.2pt;width:73.3pt;z-index:336406528;v-text-anchor:middle;mso-width-relative:page;mso-height-relative:page;" fillcolor="#C5E0B4 [1305]" filled="t" stroked="t" coordsize="21600,21600" o:gfxdata="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" adj="-13982,40019">
                <v:fill on="t" focussize="0,0"/>
                <v:stroke weight="1pt" color="#41719C [3204]" miterlimit="8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FF0000"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8"/>
                          <w:szCs w:val="28"/>
                          <w:lang w:eastAsia="zh-CN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963920" cy="8345170"/>
            <wp:effectExtent l="19050" t="19050" r="36830" b="36830"/>
            <wp:docPr id="47" name="图片 1" descr="20140805010537160_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" descr="20140805010537160_0001"/>
                    <pic:cNvPicPr>
                      <a:picLocks noChangeAspect="1"/>
                    </pic:cNvPicPr>
                  </pic:nvPicPr>
                  <pic:blipFill>
                    <a:blip r:embed="rId11"/>
                    <a:srcRect l="3706" t="6383" r="4274" b="2562"/>
                    <a:stretch>
                      <a:fillRect/>
                    </a:stretch>
                  </pic:blipFill>
                  <pic:spPr>
                    <a:xfrm>
                      <a:off x="0" y="0"/>
                      <a:ext cx="5963920" cy="834517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36211968" behindDoc="0" locked="0" layoutInCell="1" allowOverlap="1">
                <wp:simplePos x="0" y="0"/>
                <wp:positionH relativeFrom="column">
                  <wp:posOffset>1829435</wp:posOffset>
                </wp:positionH>
                <wp:positionV relativeFrom="paragraph">
                  <wp:posOffset>2266950</wp:posOffset>
                </wp:positionV>
                <wp:extent cx="75565" cy="75565"/>
                <wp:effectExtent l="19050" t="21590" r="19685" b="17145"/>
                <wp:wrapNone/>
                <wp:docPr id="48" name="五角星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571750" y="3194050"/>
                          <a:ext cx="75565" cy="75565"/>
                        </a:xfrm>
                        <a:prstGeom prst="star5">
                          <a:avLst/>
                        </a:prstGeom>
                        <a:gradFill>
                          <a:gsLst>
                            <a:gs pos="0">
                              <a:srgbClr val="FE4444"/>
                            </a:gs>
                            <a:gs pos="100000">
                              <a:srgbClr val="832B2B"/>
                            </a:gs>
                          </a:gsLst>
                          <a:lin ang="5400000" scaled="0"/>
                        </a:gra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44.05pt;margin-top:178.5pt;height:5.95pt;width:5.95pt;z-index:336211968;v-text-anchor:middle;mso-width-relative:page;mso-height-relative:page;" fillcolor="#FE4444" filled="t" stroked="t" coordsize="75565,75565" o:gfxdata="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" path="m0,28863l28863,28863,37782,0,46701,28863,75564,28863,52213,46701,61133,75564,37782,57726,14431,75564,23351,46701xe">
                <v:path o:connectlocs="37782,0;0,28863;14431,75564;61133,75564;75564,28863" o:connectangles="247,164,82,82,0"/>
                <v:fill type="gradient" on="t" color2="#832B2B" focus="100%" focussize="0,0" rotate="t">
                  <o:fill type="gradientUnscaled" v:ext="backwardCompatible"/>
                </v:fill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keepNext w:val="0"/>
        <w:keepLines w:val="0"/>
        <w:widowControl/>
        <w:suppressLineNumbers w:val="0"/>
        <w:spacing w:line="360" w:lineRule="auto"/>
        <w:jc w:val="center"/>
        <w:rPr>
          <w:rFonts w:hint="eastAsia" w:eastAsiaTheme="minorEastAsia"/>
          <w:b/>
          <w:bCs/>
          <w:sz w:val="24"/>
          <w:szCs w:val="24"/>
          <w:lang w:val="en-US" w:eastAsia="zh-CN"/>
        </w:rPr>
        <w:sectPr>
          <w:pgSz w:w="11906" w:h="16838"/>
          <w:pgMar w:top="1440" w:right="845" w:bottom="1440" w:left="1179" w:header="851" w:footer="992" w:gutter="0"/>
          <w:cols w:space="0" w:num="1"/>
          <w:rtlGutter w:val="0"/>
          <w:docGrid w:type="lines" w:linePitch="318" w:charSpace="0"/>
        </w:sectPr>
      </w:pPr>
      <w:r>
        <w:rPr>
          <w:rFonts w:hint="eastAsia"/>
          <w:b/>
          <w:bCs/>
          <w:sz w:val="24"/>
          <w:szCs w:val="24"/>
          <w:lang w:eastAsia="zh-CN"/>
        </w:rPr>
        <w:t>附图</w:t>
      </w:r>
      <w:r>
        <w:rPr>
          <w:rFonts w:hint="eastAsia"/>
          <w:b/>
          <w:bCs/>
          <w:sz w:val="24"/>
          <w:szCs w:val="24"/>
          <w:lang w:val="en-US" w:eastAsia="zh-CN"/>
        </w:rPr>
        <w:t>5  岳阳经济开发区总体规划图</w:t>
      </w:r>
    </w:p>
    <w:tbl>
      <w:tblPr>
        <w:tblStyle w:val="6"/>
        <w:tblW w:w="1009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49"/>
        <w:gridCol w:w="504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49" w:type="dxa"/>
          </w:tcPr>
          <w:p>
            <w:pP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3157220" cy="1781175"/>
                  <wp:effectExtent l="0" t="0" r="5080" b="9525"/>
                  <wp:docPr id="55" name="图片 55" descr="图片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55" descr="图片19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rcRect l="2423" t="2413" r="1284" b="70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7220" cy="178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海凌科技大门</w:t>
            </w:r>
          </w:p>
        </w:tc>
        <w:tc>
          <w:tcPr>
            <w:tcW w:w="5049" w:type="dxa"/>
          </w:tcPr>
          <w:p>
            <w:pP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2974975" cy="1808480"/>
                  <wp:effectExtent l="0" t="0" r="15875" b="1270"/>
                  <wp:docPr id="56" name="图片 56" descr="图片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56" descr="图片23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2092" t="2574" r="890" b="34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4975" cy="1808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现有孵化厂房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49" w:type="dxa"/>
          </w:tcPr>
          <w:p>
            <w:pP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2997835" cy="1917700"/>
                  <wp:effectExtent l="0" t="0" r="12065" b="6350"/>
                  <wp:docPr id="57" name="图片 57" descr="IMG20180831105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57" descr="IMG2018083110510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t="18389" b="257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7835" cy="1917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千牛无人机试验室</w:t>
            </w:r>
          </w:p>
        </w:tc>
        <w:tc>
          <w:tcPr>
            <w:tcW w:w="5049" w:type="dxa"/>
          </w:tcPr>
          <w:p>
            <w:pP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3028315" cy="1884045"/>
                  <wp:effectExtent l="0" t="0" r="635" b="1905"/>
                  <wp:docPr id="59" name="图片 59" descr="IMG20180831104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59" descr="IMG20180831104154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t="86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8315" cy="1884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color w:val="0D0D0D"/>
                <w:sz w:val="24"/>
                <w:lang w:val="en-US" w:eastAsia="zh-CN"/>
              </w:rPr>
              <w:t>湖南省中晟热能科技有限公司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49" w:type="dxa"/>
          </w:tcPr>
          <w:p>
            <w:pP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3050540" cy="1835150"/>
                  <wp:effectExtent l="0" t="0" r="16510" b="12700"/>
                  <wp:docPr id="60" name="图片 60" descr="IMG201808311108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60" descr="IMG2018083111081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b="330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0540" cy="1835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东侧经源塑胶</w:t>
            </w:r>
          </w:p>
        </w:tc>
        <w:tc>
          <w:tcPr>
            <w:tcW w:w="5049" w:type="dxa"/>
          </w:tcPr>
          <w:p>
            <w:pP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3050540" cy="1909445"/>
                  <wp:effectExtent l="0" t="0" r="16510" b="14605"/>
                  <wp:docPr id="62" name="图片 62" descr="IMG201808311108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62" descr="IMG20180831110827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t="8820" b="263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0540" cy="1909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南侧科美达路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49" w:type="dxa"/>
          </w:tcPr>
          <w:p>
            <w:pP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3050540" cy="1943100"/>
                  <wp:effectExtent l="0" t="0" r="16510" b="0"/>
                  <wp:docPr id="63" name="图片 63" descr="IMG201808311105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63" descr="IMG20180831110544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rcRect t="12598" b="284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0540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421158912" behindDoc="0" locked="0" layoutInCell="1" allowOverlap="1">
                      <wp:simplePos x="0" y="0"/>
                      <wp:positionH relativeFrom="column">
                        <wp:posOffset>1969135</wp:posOffset>
                      </wp:positionH>
                      <wp:positionV relativeFrom="paragraph">
                        <wp:posOffset>250825</wp:posOffset>
                      </wp:positionV>
                      <wp:extent cx="2783205" cy="274955"/>
                      <wp:effectExtent l="0" t="0" r="17145" b="10795"/>
                      <wp:wrapNone/>
                      <wp:docPr id="65" name="文本框 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2738755" y="9756140"/>
                                <a:ext cx="2783205" cy="27495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spacing w:line="460" w:lineRule="exact"/>
                                    <w:ind w:firstLine="361" w:firstLineChars="150"/>
                                    <w:rPr>
                                      <w:rFonts w:hint="eastAsia"/>
                                      <w:b/>
                                      <w:bCs/>
                                      <w:color w:val="000000"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4"/>
                                    </w:rPr>
                                    <w:t>附图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color w:val="000000"/>
                                      <w:sz w:val="24"/>
                                      <w:lang w:val="en-US" w:eastAsia="zh-CN"/>
                                    </w:rPr>
                                    <w:t>6</w:t>
                                  </w:r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color w:val="000000"/>
                                      <w:sz w:val="24"/>
                                    </w:rPr>
                                    <w:t xml:space="preserve"> 项目周边环境现状照片</w:t>
                                  </w:r>
                                </w:p>
                                <w:p/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155.05pt;margin-top:19.75pt;height:21.65pt;width:219.15pt;z-index:421158912;mso-width-relative:page;mso-height-relative:page;" fillcolor="#FFFFFF [3201]" filled="t" stroked="f" coordsize="21600,21600" o:gfxdata="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BZZJufXAAAACQEAAA8AAAAAAAAAAQAgAAAAIgAAAGRycy9kb3ducmV2&#10;LnhtbFBLAQIUABQAAAAIAIdO4kCI7WBuNgIAAD8EAAAOAAAAAAAAAAEAIAAAACYBAABkcnMvZTJv&#10;RG9jLnhtbFBLBQYAAAAABgAGAFkBAADOBQAAAAA=&#10;">
                      <v:fill on="t" focussize="0,0"/>
                      <v:stroke on="f" weight="0.5pt"/>
                      <v:imagedata o:title=""/>
                      <o:lock v:ext="edit" aspectratio="f"/>
                      <v:textbox inset="0mm,0mm,0mm,0mm">
                        <w:txbxContent>
                          <w:p>
                            <w:pPr>
                              <w:spacing w:line="460" w:lineRule="exact"/>
                              <w:ind w:firstLine="361" w:firstLineChars="150"/>
                              <w:rPr>
                                <w:rFonts w:hint="eastAsia"/>
                                <w:b/>
                                <w:bCs/>
                                <w:color w:val="000000"/>
                                <w:sz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  <w:sz w:val="24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000000"/>
                                <w:sz w:val="24"/>
                                <w:lang w:val="en-US" w:eastAsia="zh-CN"/>
                              </w:rPr>
                              <w:t>6</w:t>
                            </w:r>
                            <w:r>
                              <w:rPr>
                                <w:b/>
                                <w:bCs/>
                                <w:color w:val="00000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000000"/>
                                <w:sz w:val="24"/>
                              </w:rPr>
                              <w:t xml:space="preserve"> 项目周边环境现状照片</w:t>
                            </w:r>
                          </w:p>
                          <w:p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西侧通海北路</w:t>
            </w:r>
          </w:p>
        </w:tc>
        <w:tc>
          <w:tcPr>
            <w:tcW w:w="5049" w:type="dxa"/>
          </w:tcPr>
          <w:p>
            <w:pP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drawing>
                <wp:inline distT="0" distB="0" distL="114300" distR="114300">
                  <wp:extent cx="3050540" cy="1918970"/>
                  <wp:effectExtent l="0" t="0" r="16510" b="5080"/>
                  <wp:docPr id="64" name="图片 64" descr="IMG201808311104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64" descr="IMG20180831110410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rcRect b="403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0540" cy="1918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东北侧居民点</w:t>
            </w:r>
          </w:p>
        </w:tc>
      </w:tr>
    </w:tbl>
    <w:p>
      <w:pPr>
        <w:spacing w:line="240" w:lineRule="auto"/>
        <w:rPr>
          <w:rFonts w:hint="eastAsia"/>
          <w:sz w:val="24"/>
          <w:szCs w:val="24"/>
          <w:lang w:val="en-US" w:eastAsia="zh-CN"/>
        </w:rPr>
      </w:pPr>
    </w:p>
    <w:sectPr>
      <w:pgSz w:w="11906" w:h="16838"/>
      <w:pgMar w:top="1440" w:right="845" w:bottom="1440" w:left="1179" w:header="851" w:footer="992" w:gutter="0"/>
      <w:cols w:space="0" w:num="1"/>
      <w:rtlGutter w:val="0"/>
      <w:docGrid w:type="lines" w:linePitch="318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3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新宋体-18030">
    <w:altName w:val="宋体"/>
    <w:panose1 w:val="00000000000000000000"/>
    <w:charset w:val="00"/>
    <w:family w:val="auto"/>
    <w:pitch w:val="default"/>
    <w:sig w:usb0="00000000" w:usb1="00000000" w:usb2="00000000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embedSystemFonts/>
  <w:bordersDoNotSurroundHeader w:val="1"/>
  <w:bordersDoNotSurroundFooter w:val="1"/>
  <w:attachedTemplate r:id="rId1"/>
  <w:documentProtection w:enforcement="0"/>
  <w:defaultTabStop w:val="420"/>
  <w:drawingGridVerticalSpacing w:val="159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C5F3ABA"/>
    <w:rsid w:val="035E6C1D"/>
    <w:rsid w:val="0C5F3ABA"/>
    <w:rsid w:val="13E87A40"/>
    <w:rsid w:val="181A25D7"/>
    <w:rsid w:val="2F810E2F"/>
    <w:rsid w:val="33F80E21"/>
    <w:rsid w:val="35FB69E5"/>
    <w:rsid w:val="3CF07A55"/>
    <w:rsid w:val="436162BA"/>
    <w:rsid w:val="4408676D"/>
    <w:rsid w:val="45474938"/>
    <w:rsid w:val="4DE043C4"/>
    <w:rsid w:val="4E026F6A"/>
    <w:rsid w:val="4FCA7453"/>
    <w:rsid w:val="59C33A0A"/>
    <w:rsid w:val="5B373137"/>
    <w:rsid w:val="6A8556E7"/>
    <w:rsid w:val="6D535020"/>
    <w:rsid w:val="73AA35CB"/>
    <w:rsid w:val="7D84073B"/>
    <w:rsid w:val="7FBA05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3"/>
    <w:qFormat/>
    <w:uiPriority w:val="0"/>
    <w:pPr>
      <w:spacing w:line="460" w:lineRule="exact"/>
      <w:jc w:val="center"/>
    </w:pPr>
    <w:rPr>
      <w:rFonts w:ascii="宋体"/>
      <w:spacing w:val="6"/>
      <w:sz w:val="28"/>
      <w:szCs w:val="20"/>
    </w:rPr>
  </w:style>
  <w:style w:type="paragraph" w:customStyle="1" w:styleId="3">
    <w:name w:val="xl27"/>
    <w:basedOn w:val="1"/>
    <w:qFormat/>
    <w:uiPriority w:val="0"/>
    <w:pPr>
      <w:widowControl/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</w:pPr>
    <w:rPr>
      <w:rFonts w:ascii="新宋体-18030" w:hAnsi="新宋体-18030" w:eastAsia="新宋体-18030" w:cs="新宋体-18030"/>
      <w:kern w:val="0"/>
    </w:rPr>
  </w:style>
  <w:style w:type="table" w:styleId="6">
    <w:name w:val="Table Grid"/>
    <w:basedOn w:val="5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1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Office_10.1.0.7468_F1E327BC-269C-435d-A152-05C5408002CA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2018-08-31T00:44:00Z</dcterms:created>
  <dc:creator>闵</dc:creator>
  <cp:lastModifiedBy>闵</cp:lastModifiedBy>
  <dcterms:modified xsi:type="dcterms:W3CDTF">2018-09-10T03:10:16Z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2052-10.1.0.7468</vt:lpwstr>
  </property>
</Properties>
</file>